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8AB" w:rsidRPr="006A36D8" w:rsidRDefault="004313DD" w:rsidP="008438AB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6379"/>
        <w:rPr>
          <w:sz w:val="22"/>
          <w:szCs w:val="25"/>
        </w:rPr>
      </w:pPr>
      <w:r>
        <w:rPr>
          <w:sz w:val="22"/>
          <w:szCs w:val="25"/>
        </w:rPr>
        <w:t xml:space="preserve">          </w:t>
      </w:r>
      <w:r w:rsidR="008438AB">
        <w:rPr>
          <w:sz w:val="22"/>
          <w:szCs w:val="25"/>
        </w:rPr>
        <w:t xml:space="preserve"> </w:t>
      </w:r>
      <w:r w:rsidR="00EF1AA2">
        <w:rPr>
          <w:sz w:val="22"/>
          <w:szCs w:val="25"/>
        </w:rPr>
        <w:t xml:space="preserve"> </w:t>
      </w:r>
      <w:r w:rsidR="008438AB" w:rsidRPr="006A36D8">
        <w:rPr>
          <w:sz w:val="22"/>
          <w:szCs w:val="25"/>
        </w:rPr>
        <w:t>Приложение</w:t>
      </w:r>
      <w:r w:rsidR="00D96A15">
        <w:rPr>
          <w:sz w:val="22"/>
          <w:szCs w:val="25"/>
        </w:rPr>
        <w:t xml:space="preserve"> 1</w:t>
      </w:r>
      <w:r w:rsidR="008438AB">
        <w:rPr>
          <w:sz w:val="22"/>
          <w:szCs w:val="25"/>
        </w:rPr>
        <w:t xml:space="preserve"> </w:t>
      </w:r>
    </w:p>
    <w:p w:rsidR="008438AB" w:rsidRDefault="008438AB" w:rsidP="008438AB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6379"/>
        <w:rPr>
          <w:sz w:val="22"/>
          <w:szCs w:val="25"/>
        </w:rPr>
      </w:pPr>
      <w:r>
        <w:rPr>
          <w:sz w:val="22"/>
          <w:szCs w:val="25"/>
        </w:rPr>
        <w:tab/>
        <w:t xml:space="preserve"> </w:t>
      </w:r>
      <w:r w:rsidR="00EF1AA2">
        <w:rPr>
          <w:sz w:val="22"/>
          <w:szCs w:val="25"/>
        </w:rPr>
        <w:t xml:space="preserve"> </w:t>
      </w:r>
      <w:r w:rsidRPr="006A36D8">
        <w:rPr>
          <w:sz w:val="22"/>
          <w:szCs w:val="25"/>
        </w:rPr>
        <w:t xml:space="preserve">к приказу </w:t>
      </w:r>
      <w:r>
        <w:rPr>
          <w:sz w:val="22"/>
          <w:szCs w:val="25"/>
        </w:rPr>
        <w:t xml:space="preserve">Межрайонной ИФНС </w:t>
      </w:r>
    </w:p>
    <w:p w:rsidR="008438AB" w:rsidRDefault="008438AB" w:rsidP="008438AB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6379"/>
        <w:rPr>
          <w:sz w:val="22"/>
          <w:szCs w:val="25"/>
        </w:rPr>
      </w:pPr>
      <w:r>
        <w:rPr>
          <w:sz w:val="22"/>
          <w:szCs w:val="25"/>
        </w:rPr>
        <w:t xml:space="preserve">            России №10 по Ставропольскому</w:t>
      </w:r>
    </w:p>
    <w:p w:rsidR="008438AB" w:rsidRPr="006A36D8" w:rsidRDefault="008438AB" w:rsidP="008438AB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6379"/>
        <w:rPr>
          <w:sz w:val="22"/>
          <w:szCs w:val="25"/>
        </w:rPr>
      </w:pPr>
      <w:r>
        <w:rPr>
          <w:sz w:val="22"/>
          <w:szCs w:val="25"/>
        </w:rPr>
        <w:t xml:space="preserve">            </w:t>
      </w:r>
      <w:r w:rsidRPr="006A36D8">
        <w:rPr>
          <w:sz w:val="22"/>
          <w:szCs w:val="25"/>
        </w:rPr>
        <w:t>краю</w:t>
      </w:r>
    </w:p>
    <w:p w:rsidR="008438AB" w:rsidRPr="00F95B99" w:rsidRDefault="008438AB" w:rsidP="008438AB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6379"/>
        <w:rPr>
          <w:color w:val="000000" w:themeColor="text1"/>
          <w:sz w:val="22"/>
          <w:szCs w:val="25"/>
        </w:rPr>
      </w:pPr>
      <w:r>
        <w:rPr>
          <w:sz w:val="22"/>
          <w:szCs w:val="25"/>
        </w:rPr>
        <w:tab/>
        <w:t xml:space="preserve">  </w:t>
      </w:r>
      <w:r w:rsidR="00AE17BB">
        <w:rPr>
          <w:sz w:val="22"/>
          <w:szCs w:val="25"/>
        </w:rPr>
        <w:t>__</w:t>
      </w:r>
      <w:r w:rsidR="003C48A7">
        <w:rPr>
          <w:sz w:val="22"/>
          <w:szCs w:val="25"/>
        </w:rPr>
        <w:t>.11.2020</w:t>
      </w:r>
      <w:r>
        <w:rPr>
          <w:color w:val="FF0000"/>
          <w:sz w:val="22"/>
          <w:szCs w:val="25"/>
        </w:rPr>
        <w:t xml:space="preserve"> </w:t>
      </w:r>
      <w:r w:rsidRPr="006A36D8">
        <w:rPr>
          <w:sz w:val="22"/>
          <w:szCs w:val="25"/>
        </w:rPr>
        <w:t xml:space="preserve"> № 01-0</w:t>
      </w:r>
      <w:r>
        <w:rPr>
          <w:sz w:val="22"/>
          <w:szCs w:val="25"/>
        </w:rPr>
        <w:t>8/</w:t>
      </w:r>
      <w:r w:rsidR="00AE17BB">
        <w:rPr>
          <w:sz w:val="22"/>
          <w:szCs w:val="25"/>
        </w:rPr>
        <w:t>__</w:t>
      </w:r>
    </w:p>
    <w:p w:rsidR="008438AB" w:rsidRPr="004A69A8" w:rsidRDefault="008438AB" w:rsidP="008438AB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rPr>
          <w:color w:val="FF0000"/>
          <w:sz w:val="22"/>
          <w:szCs w:val="25"/>
        </w:rPr>
      </w:pPr>
    </w:p>
    <w:p w:rsidR="008438AB" w:rsidRPr="00642132" w:rsidRDefault="008438AB" w:rsidP="008438AB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>Объявление о приеме документов для участия в конкурсе</w:t>
      </w:r>
    </w:p>
    <w:p w:rsidR="008438AB" w:rsidRDefault="008438AB" w:rsidP="008438AB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>на замещение вакантн</w:t>
      </w:r>
      <w:r>
        <w:rPr>
          <w:b/>
          <w:sz w:val="25"/>
          <w:szCs w:val="25"/>
        </w:rPr>
        <w:t xml:space="preserve">ых </w:t>
      </w:r>
      <w:r w:rsidRPr="00642132">
        <w:rPr>
          <w:b/>
          <w:sz w:val="25"/>
          <w:szCs w:val="25"/>
        </w:rPr>
        <w:t>должност</w:t>
      </w:r>
      <w:r>
        <w:rPr>
          <w:b/>
          <w:sz w:val="25"/>
          <w:szCs w:val="25"/>
        </w:rPr>
        <w:t>ей</w:t>
      </w:r>
      <w:r w:rsidRPr="00642132">
        <w:rPr>
          <w:b/>
          <w:sz w:val="25"/>
          <w:szCs w:val="25"/>
        </w:rPr>
        <w:t xml:space="preserve"> государственной гражданской службы </w:t>
      </w:r>
    </w:p>
    <w:p w:rsidR="008438AB" w:rsidRDefault="008438AB" w:rsidP="008438AB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>Российской Федерации в</w:t>
      </w:r>
      <w:r>
        <w:rPr>
          <w:b/>
          <w:sz w:val="25"/>
          <w:szCs w:val="25"/>
        </w:rPr>
        <w:t xml:space="preserve"> Межрайонной инспекции Федеральной налоговой службы </w:t>
      </w:r>
    </w:p>
    <w:p w:rsidR="008438AB" w:rsidRPr="00642132" w:rsidRDefault="008438AB" w:rsidP="008438AB">
      <w:pPr>
        <w:tabs>
          <w:tab w:val="left" w:pos="0"/>
          <w:tab w:val="left" w:pos="10440"/>
          <w:tab w:val="left" w:pos="10620"/>
        </w:tabs>
        <w:jc w:val="center"/>
        <w:rPr>
          <w:sz w:val="25"/>
          <w:szCs w:val="25"/>
        </w:rPr>
      </w:pPr>
      <w:r>
        <w:rPr>
          <w:b/>
          <w:sz w:val="25"/>
          <w:szCs w:val="25"/>
        </w:rPr>
        <w:t xml:space="preserve">№ </w:t>
      </w:r>
      <w:r w:rsidRPr="00FC01A7">
        <w:rPr>
          <w:b/>
          <w:sz w:val="25"/>
          <w:szCs w:val="25"/>
        </w:rPr>
        <w:t>10</w:t>
      </w:r>
      <w:r>
        <w:rPr>
          <w:b/>
          <w:sz w:val="25"/>
          <w:szCs w:val="25"/>
        </w:rPr>
        <w:t xml:space="preserve"> по Ставропольскому краю</w:t>
      </w:r>
    </w:p>
    <w:p w:rsidR="008438AB" w:rsidRDefault="008438AB" w:rsidP="008438AB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5"/>
          <w:szCs w:val="25"/>
        </w:rPr>
      </w:pPr>
    </w:p>
    <w:p w:rsidR="008438AB" w:rsidRDefault="008438AB" w:rsidP="008438AB">
      <w:pPr>
        <w:tabs>
          <w:tab w:val="left" w:pos="1620"/>
          <w:tab w:val="left" w:pos="4140"/>
          <w:tab w:val="left" w:pos="7020"/>
        </w:tabs>
        <w:ind w:right="-55" w:firstLine="72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Межрайонная инспекция Федеральной налоговой службы № </w:t>
      </w:r>
      <w:r w:rsidRPr="002B6014">
        <w:rPr>
          <w:sz w:val="25"/>
          <w:szCs w:val="25"/>
        </w:rPr>
        <w:t>10</w:t>
      </w:r>
      <w:r>
        <w:rPr>
          <w:sz w:val="25"/>
          <w:szCs w:val="25"/>
        </w:rPr>
        <w:t xml:space="preserve"> по Ставропольскому краю</w:t>
      </w:r>
      <w:r w:rsidRPr="00642132">
        <w:rPr>
          <w:sz w:val="25"/>
          <w:szCs w:val="25"/>
        </w:rPr>
        <w:t xml:space="preserve"> в лице</w:t>
      </w:r>
      <w:r>
        <w:rPr>
          <w:sz w:val="25"/>
          <w:szCs w:val="25"/>
        </w:rPr>
        <w:t xml:space="preserve"> </w:t>
      </w:r>
      <w:r w:rsidRPr="00E4793C">
        <w:rPr>
          <w:color w:val="000000" w:themeColor="text1"/>
          <w:sz w:val="25"/>
          <w:szCs w:val="25"/>
        </w:rPr>
        <w:t>начальника Сурковой Светланы Петровны</w:t>
      </w:r>
      <w:r w:rsidRPr="00642132">
        <w:rPr>
          <w:sz w:val="25"/>
          <w:szCs w:val="25"/>
        </w:rPr>
        <w:t>, действующе</w:t>
      </w:r>
      <w:r>
        <w:rPr>
          <w:sz w:val="25"/>
          <w:szCs w:val="25"/>
        </w:rPr>
        <w:t xml:space="preserve">й </w:t>
      </w:r>
      <w:r w:rsidRPr="00642132">
        <w:rPr>
          <w:sz w:val="25"/>
          <w:szCs w:val="25"/>
        </w:rPr>
        <w:t xml:space="preserve"> на основании Положения о </w:t>
      </w:r>
      <w:r>
        <w:rPr>
          <w:sz w:val="25"/>
          <w:szCs w:val="25"/>
        </w:rPr>
        <w:t>Межрайонной инспекции Федеральной налоговой службы №10 по Ставропольскому краю</w:t>
      </w:r>
      <w:r w:rsidRPr="00642132">
        <w:rPr>
          <w:sz w:val="25"/>
          <w:szCs w:val="25"/>
        </w:rPr>
        <w:t>, утвержденного</w:t>
      </w:r>
      <w:r>
        <w:rPr>
          <w:sz w:val="25"/>
          <w:szCs w:val="25"/>
        </w:rPr>
        <w:t xml:space="preserve"> руководителем Управления Федеральной налоговой службы по Ставропольскому  краю </w:t>
      </w:r>
      <w:r w:rsidR="009B3CCB">
        <w:rPr>
          <w:sz w:val="25"/>
          <w:szCs w:val="25"/>
        </w:rPr>
        <w:t>01</w:t>
      </w:r>
      <w:r>
        <w:rPr>
          <w:sz w:val="25"/>
          <w:szCs w:val="25"/>
        </w:rPr>
        <w:t xml:space="preserve"> </w:t>
      </w:r>
      <w:r w:rsidR="009B3CCB">
        <w:rPr>
          <w:sz w:val="25"/>
          <w:szCs w:val="25"/>
        </w:rPr>
        <w:t>апреля</w:t>
      </w:r>
      <w:r>
        <w:rPr>
          <w:sz w:val="25"/>
          <w:szCs w:val="25"/>
        </w:rPr>
        <w:t xml:space="preserve"> 201</w:t>
      </w:r>
      <w:r w:rsidR="009B3CCB">
        <w:rPr>
          <w:sz w:val="25"/>
          <w:szCs w:val="25"/>
        </w:rPr>
        <w:t>9</w:t>
      </w:r>
      <w:r>
        <w:rPr>
          <w:sz w:val="25"/>
          <w:szCs w:val="25"/>
        </w:rPr>
        <w:t xml:space="preserve"> года</w:t>
      </w:r>
      <w:r w:rsidRPr="00642132">
        <w:rPr>
          <w:sz w:val="25"/>
          <w:szCs w:val="25"/>
        </w:rPr>
        <w:t>, объявляет о приеме документов для участия в конкурсе на замещение вакантн</w:t>
      </w:r>
      <w:r>
        <w:rPr>
          <w:sz w:val="25"/>
          <w:szCs w:val="25"/>
        </w:rPr>
        <w:t xml:space="preserve">ых </w:t>
      </w:r>
      <w:r w:rsidRPr="00642132">
        <w:rPr>
          <w:sz w:val="25"/>
          <w:szCs w:val="25"/>
        </w:rPr>
        <w:t>должност</w:t>
      </w:r>
      <w:r>
        <w:rPr>
          <w:sz w:val="25"/>
          <w:szCs w:val="25"/>
        </w:rPr>
        <w:t>ей государственной гражданской службы</w:t>
      </w:r>
      <w:r w:rsidRPr="00642132">
        <w:rPr>
          <w:sz w:val="25"/>
          <w:szCs w:val="25"/>
        </w:rPr>
        <w:t>: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1275"/>
        <w:gridCol w:w="2977"/>
        <w:gridCol w:w="3119"/>
      </w:tblGrid>
      <w:tr w:rsidR="00BB6E8F" w:rsidRPr="00F832B8" w:rsidTr="00420A91">
        <w:trPr>
          <w:tblHeader/>
        </w:trPr>
        <w:tc>
          <w:tcPr>
            <w:tcW w:w="1668" w:type="dxa"/>
            <w:shd w:val="clear" w:color="auto" w:fill="auto"/>
            <w:vAlign w:val="center"/>
          </w:tcPr>
          <w:p w:rsidR="00BB6E8F" w:rsidRPr="00F832B8" w:rsidRDefault="00BB6E8F" w:rsidP="00420A91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Наименование отдела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E8F" w:rsidRPr="00F832B8" w:rsidRDefault="00BB6E8F" w:rsidP="00420A91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Наименование вакантной должности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B6E8F" w:rsidRPr="00F832B8" w:rsidRDefault="00BB6E8F" w:rsidP="00420A91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Количество</w:t>
            </w:r>
          </w:p>
          <w:p w:rsidR="00BB6E8F" w:rsidRPr="00F832B8" w:rsidRDefault="00BB6E8F" w:rsidP="00420A91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вакантных</w:t>
            </w:r>
          </w:p>
          <w:p w:rsidR="00BB6E8F" w:rsidRPr="00F832B8" w:rsidRDefault="00BB6E8F" w:rsidP="00420A91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должностей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B6E8F" w:rsidRDefault="00BB6E8F" w:rsidP="00420A91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Квалификационные требования</w:t>
            </w:r>
            <w:r>
              <w:rPr>
                <w:b/>
                <w:sz w:val="18"/>
                <w:szCs w:val="18"/>
              </w:rPr>
              <w:t xml:space="preserve"> </w:t>
            </w:r>
          </w:p>
          <w:p w:rsidR="00BB6E8F" w:rsidRPr="00F832B8" w:rsidRDefault="00BB6E8F" w:rsidP="00420A91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для замещения должностей гражданской службы</w:t>
            </w:r>
          </w:p>
        </w:tc>
        <w:tc>
          <w:tcPr>
            <w:tcW w:w="3119" w:type="dxa"/>
          </w:tcPr>
          <w:p w:rsidR="00BB6E8F" w:rsidRDefault="00BB6E8F" w:rsidP="00420A91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Методы оценки</w:t>
            </w:r>
          </w:p>
          <w:p w:rsidR="00BB6E8F" w:rsidRPr="007F3C8B" w:rsidRDefault="00BB6E8F" w:rsidP="00420A91">
            <w:pPr>
              <w:rPr>
                <w:sz w:val="18"/>
                <w:szCs w:val="18"/>
              </w:rPr>
            </w:pPr>
          </w:p>
          <w:p w:rsidR="00BB6E8F" w:rsidRPr="007F3C8B" w:rsidRDefault="00BB6E8F" w:rsidP="00420A91">
            <w:pPr>
              <w:tabs>
                <w:tab w:val="left" w:pos="2235"/>
              </w:tabs>
              <w:rPr>
                <w:sz w:val="18"/>
                <w:szCs w:val="18"/>
              </w:rPr>
            </w:pPr>
          </w:p>
        </w:tc>
      </w:tr>
      <w:tr w:rsidR="00BB6E8F" w:rsidRPr="00F832B8" w:rsidTr="00420A91">
        <w:tc>
          <w:tcPr>
            <w:tcW w:w="1668" w:type="dxa"/>
            <w:shd w:val="clear" w:color="auto" w:fill="auto"/>
            <w:vAlign w:val="center"/>
          </w:tcPr>
          <w:p w:rsidR="00BB6E8F" w:rsidRPr="003F58AE" w:rsidRDefault="00BB6E8F" w:rsidP="00420A91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18"/>
                <w:szCs w:val="18"/>
              </w:rPr>
            </w:pPr>
            <w:r w:rsidRPr="003F58AE">
              <w:rPr>
                <w:rFonts w:ascii="Times New Roman" w:hAnsi="Times New Roman" w:cs="Times New Roman"/>
                <w:sz w:val="18"/>
                <w:szCs w:val="18"/>
              </w:rPr>
              <w:t>Отдел работы с налогоплательщиками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E8F" w:rsidRPr="003F58AE" w:rsidRDefault="00BB6E8F" w:rsidP="00420A91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18"/>
                <w:szCs w:val="18"/>
              </w:rPr>
            </w:pPr>
            <w:r w:rsidRPr="003F58AE">
              <w:rPr>
                <w:rFonts w:ascii="Times New Roman" w:hAnsi="Times New Roman" w:cs="Times New Roman"/>
                <w:sz w:val="18"/>
                <w:szCs w:val="18"/>
              </w:rPr>
              <w:t>Государственный налоговый инспектор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B6E8F" w:rsidRDefault="00BB6E8F" w:rsidP="00420A91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B6E8F" w:rsidRPr="005D6CA9" w:rsidRDefault="00BB6E8F" w:rsidP="00420A91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  <w:r w:rsidRPr="005D6CA9">
              <w:rPr>
                <w:sz w:val="18"/>
                <w:szCs w:val="18"/>
              </w:rPr>
              <w:t xml:space="preserve">Высшее образование; без предъявления требований к стажу; </w:t>
            </w:r>
            <w:r w:rsidRPr="005D6CA9">
              <w:rPr>
                <w:color w:val="000000"/>
                <w:sz w:val="18"/>
                <w:szCs w:val="18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  <w:p w:rsidR="00BB6E8F" w:rsidRPr="005D6CA9" w:rsidRDefault="00BB6E8F" w:rsidP="00420A91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BB6E8F" w:rsidRDefault="00BB6E8F" w:rsidP="00420A91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BB6E8F" w:rsidRDefault="00BB6E8F" w:rsidP="00420A91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BB6E8F" w:rsidRPr="002F78CD" w:rsidRDefault="00BB6E8F" w:rsidP="00420A91">
            <w:pPr>
              <w:tabs>
                <w:tab w:val="left" w:pos="2520"/>
              </w:tabs>
              <w:rPr>
                <w:color w:val="000000" w:themeColor="text1"/>
                <w:sz w:val="18"/>
                <w:szCs w:val="18"/>
              </w:rPr>
            </w:pPr>
          </w:p>
          <w:p w:rsidR="00BB6E8F" w:rsidRPr="00404189" w:rsidRDefault="00BB6E8F" w:rsidP="00420A91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  <w:r w:rsidRPr="00404189">
              <w:rPr>
                <w:sz w:val="18"/>
                <w:szCs w:val="18"/>
              </w:rPr>
              <w:t>Письменное тестирование.</w:t>
            </w:r>
          </w:p>
          <w:p w:rsidR="00BB6E8F" w:rsidRPr="005D6CA9" w:rsidRDefault="00BB6E8F" w:rsidP="00420A91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404189">
              <w:rPr>
                <w:sz w:val="18"/>
                <w:szCs w:val="18"/>
              </w:rPr>
              <w:t>Индивидуальное собеседование.</w:t>
            </w:r>
          </w:p>
          <w:p w:rsidR="00BB6E8F" w:rsidRPr="005D6CA9" w:rsidRDefault="00BB6E8F" w:rsidP="00420A91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</w:tc>
      </w:tr>
      <w:tr w:rsidR="00BB6E8F" w:rsidRPr="00F832B8" w:rsidTr="00420A91">
        <w:tc>
          <w:tcPr>
            <w:tcW w:w="1668" w:type="dxa"/>
            <w:shd w:val="clear" w:color="auto" w:fill="auto"/>
            <w:vAlign w:val="center"/>
          </w:tcPr>
          <w:p w:rsidR="00BB6E8F" w:rsidRPr="003F58AE" w:rsidRDefault="00BB6E8F" w:rsidP="005B7DA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18"/>
                <w:szCs w:val="18"/>
              </w:rPr>
            </w:pPr>
            <w:r w:rsidRPr="003F58AE">
              <w:rPr>
                <w:rFonts w:ascii="Times New Roman" w:hAnsi="Times New Roman" w:cs="Times New Roman"/>
                <w:sz w:val="18"/>
                <w:szCs w:val="18"/>
              </w:rPr>
              <w:t xml:space="preserve">Отдел </w:t>
            </w:r>
            <w:r w:rsidR="005B7DA0">
              <w:rPr>
                <w:rFonts w:ascii="Times New Roman" w:hAnsi="Times New Roman" w:cs="Times New Roman"/>
                <w:sz w:val="18"/>
                <w:szCs w:val="18"/>
              </w:rPr>
              <w:t>оперативного контроля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E8F" w:rsidRPr="003F58AE" w:rsidRDefault="00BB6E8F" w:rsidP="00420A91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18"/>
                <w:szCs w:val="18"/>
              </w:rPr>
            </w:pPr>
            <w:r w:rsidRPr="003F58AE">
              <w:rPr>
                <w:rFonts w:ascii="Times New Roman" w:hAnsi="Times New Roman" w:cs="Times New Roman"/>
                <w:sz w:val="18"/>
                <w:szCs w:val="18"/>
              </w:rPr>
              <w:t xml:space="preserve"> Государственный налоговый инспектор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B6E8F" w:rsidRDefault="00BB6E8F" w:rsidP="00420A91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B6E8F" w:rsidRPr="005D6CA9" w:rsidRDefault="00BB6E8F" w:rsidP="00420A91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  <w:r w:rsidRPr="005D6CA9">
              <w:rPr>
                <w:sz w:val="18"/>
                <w:szCs w:val="18"/>
              </w:rPr>
              <w:t xml:space="preserve">Высшее образование; без предъявления требований к стажу; </w:t>
            </w:r>
            <w:r w:rsidRPr="005D6CA9">
              <w:rPr>
                <w:color w:val="000000"/>
                <w:sz w:val="18"/>
                <w:szCs w:val="18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  <w:p w:rsidR="00BB6E8F" w:rsidRPr="005D6CA9" w:rsidRDefault="00BB6E8F" w:rsidP="00420A91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BB6E8F" w:rsidRDefault="00BB6E8F" w:rsidP="00420A91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BB6E8F" w:rsidRDefault="00BB6E8F" w:rsidP="00420A91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BB6E8F" w:rsidRPr="002F78CD" w:rsidRDefault="00BB6E8F" w:rsidP="00420A91">
            <w:pPr>
              <w:tabs>
                <w:tab w:val="left" w:pos="2520"/>
              </w:tabs>
              <w:rPr>
                <w:color w:val="000000" w:themeColor="text1"/>
                <w:sz w:val="18"/>
                <w:szCs w:val="18"/>
              </w:rPr>
            </w:pPr>
          </w:p>
          <w:p w:rsidR="00BB6E8F" w:rsidRPr="00404189" w:rsidRDefault="00BB6E8F" w:rsidP="00420A91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  <w:r w:rsidRPr="00404189">
              <w:rPr>
                <w:sz w:val="18"/>
                <w:szCs w:val="18"/>
              </w:rPr>
              <w:t>Письменное тестирование.</w:t>
            </w:r>
          </w:p>
          <w:p w:rsidR="00BB6E8F" w:rsidRPr="005D6CA9" w:rsidRDefault="00BB6E8F" w:rsidP="00420A91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404189">
              <w:rPr>
                <w:sz w:val="18"/>
                <w:szCs w:val="18"/>
              </w:rPr>
              <w:t>Индивидуальное собеседование.</w:t>
            </w:r>
          </w:p>
          <w:p w:rsidR="00BB6E8F" w:rsidRPr="005D6CA9" w:rsidRDefault="00BB6E8F" w:rsidP="00420A91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</w:tc>
      </w:tr>
      <w:tr w:rsidR="00BB6E8F" w:rsidRPr="00F832B8" w:rsidTr="00420A91">
        <w:tc>
          <w:tcPr>
            <w:tcW w:w="1668" w:type="dxa"/>
            <w:shd w:val="clear" w:color="auto" w:fill="auto"/>
            <w:vAlign w:val="center"/>
          </w:tcPr>
          <w:p w:rsidR="00BB6E8F" w:rsidRPr="003F58AE" w:rsidRDefault="005B7DA0" w:rsidP="00420A91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выездных проверок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E8F" w:rsidRPr="003F58AE" w:rsidRDefault="005B7DA0" w:rsidP="00420A91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Главный государственный налоговый инспектор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B6E8F" w:rsidRDefault="00BB6E8F" w:rsidP="00420A91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B6E8F" w:rsidRPr="005D6CA9" w:rsidRDefault="00BB6E8F" w:rsidP="00420A91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  <w:r w:rsidRPr="005D6CA9">
              <w:rPr>
                <w:sz w:val="18"/>
                <w:szCs w:val="18"/>
              </w:rPr>
              <w:t xml:space="preserve">Высшее образование; без предъявления требований к стажу; </w:t>
            </w:r>
            <w:r w:rsidRPr="005D6CA9">
              <w:rPr>
                <w:color w:val="000000"/>
                <w:sz w:val="18"/>
                <w:szCs w:val="18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  <w:p w:rsidR="00BB6E8F" w:rsidRPr="005D6CA9" w:rsidRDefault="00BB6E8F" w:rsidP="00420A91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BB6E8F" w:rsidRDefault="00BB6E8F" w:rsidP="00420A91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BB6E8F" w:rsidRDefault="00BB6E8F" w:rsidP="00420A91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7E4FE0" w:rsidRPr="00404189" w:rsidRDefault="00715B90" w:rsidP="007E4FE0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7E4FE0">
              <w:rPr>
                <w:sz w:val="18"/>
                <w:szCs w:val="18"/>
              </w:rPr>
              <w:t xml:space="preserve">. </w:t>
            </w:r>
            <w:r w:rsidR="007E4FE0" w:rsidRPr="00404189">
              <w:rPr>
                <w:sz w:val="18"/>
                <w:szCs w:val="18"/>
              </w:rPr>
              <w:t>Письменное тестирование.</w:t>
            </w:r>
          </w:p>
          <w:p w:rsidR="007E4FE0" w:rsidRPr="005D6CA9" w:rsidRDefault="007E4FE0" w:rsidP="007E4FE0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404189">
              <w:rPr>
                <w:sz w:val="18"/>
                <w:szCs w:val="18"/>
              </w:rPr>
              <w:t>Индивидуальное собеседование.</w:t>
            </w:r>
          </w:p>
          <w:p w:rsidR="00E4793C" w:rsidRPr="00D12FA5" w:rsidRDefault="007E4FE0" w:rsidP="007E4FE0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 </w:t>
            </w:r>
            <w:r w:rsidRPr="0095678D">
              <w:rPr>
                <w:color w:val="000000" w:themeColor="text1"/>
                <w:sz w:val="18"/>
                <w:szCs w:val="18"/>
              </w:rPr>
              <w:t>Написание реферата. Тема: «</w:t>
            </w:r>
            <w:r w:rsidR="0095678D" w:rsidRPr="0095678D">
              <w:rPr>
                <w:color w:val="000000" w:themeColor="text1"/>
                <w:sz w:val="18"/>
                <w:szCs w:val="18"/>
              </w:rPr>
              <w:t>Актуальные вопросы, возникающие при осуществлении мероприятий налогового контроля, в ходе проведения выездной налоговой проверк</w:t>
            </w:r>
            <w:r w:rsidR="0095678D" w:rsidRPr="00D12FA5">
              <w:rPr>
                <w:sz w:val="18"/>
                <w:szCs w:val="18"/>
              </w:rPr>
              <w:t>и»</w:t>
            </w:r>
          </w:p>
          <w:p w:rsidR="00BB6E8F" w:rsidRPr="005D6CA9" w:rsidRDefault="007E4FE0" w:rsidP="007E4FE0">
            <w:pPr>
              <w:tabs>
                <w:tab w:val="left" w:pos="2520"/>
              </w:tabs>
              <w:rPr>
                <w:sz w:val="18"/>
                <w:szCs w:val="18"/>
              </w:rPr>
            </w:pPr>
            <w:r w:rsidRPr="00D12FA5">
              <w:rPr>
                <w:sz w:val="18"/>
                <w:szCs w:val="18"/>
              </w:rPr>
              <w:t xml:space="preserve"> </w:t>
            </w:r>
          </w:p>
        </w:tc>
      </w:tr>
      <w:tr w:rsidR="00BB6E8F" w:rsidRPr="00F832B8" w:rsidTr="00420A91">
        <w:tc>
          <w:tcPr>
            <w:tcW w:w="1668" w:type="dxa"/>
            <w:shd w:val="clear" w:color="auto" w:fill="auto"/>
            <w:vAlign w:val="center"/>
          </w:tcPr>
          <w:p w:rsidR="00BB6E8F" w:rsidRPr="003F58AE" w:rsidRDefault="005B7DA0" w:rsidP="00420A91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камеральных проверок №1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E8F" w:rsidRPr="003F58AE" w:rsidRDefault="005B7DA0" w:rsidP="00420A91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государственный налоговый инспектор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B6E8F" w:rsidRDefault="00BB6E8F" w:rsidP="00420A91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B6E8F" w:rsidRDefault="00BB6E8F" w:rsidP="00420A91">
            <w:pPr>
              <w:tabs>
                <w:tab w:val="left" w:pos="2520"/>
              </w:tabs>
              <w:jc w:val="both"/>
              <w:rPr>
                <w:color w:val="000000"/>
                <w:sz w:val="18"/>
                <w:szCs w:val="18"/>
              </w:rPr>
            </w:pPr>
            <w:r w:rsidRPr="005D6CA9">
              <w:rPr>
                <w:sz w:val="18"/>
                <w:szCs w:val="18"/>
              </w:rPr>
              <w:t xml:space="preserve">Высшее образование; без предъявления требований к стажу; </w:t>
            </w:r>
            <w:r w:rsidRPr="005D6CA9">
              <w:rPr>
                <w:color w:val="000000"/>
                <w:sz w:val="18"/>
                <w:szCs w:val="18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  <w:p w:rsidR="00BB6E8F" w:rsidRPr="005D6CA9" w:rsidRDefault="00BB6E8F" w:rsidP="00420A91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</w:p>
          <w:p w:rsidR="00BB6E8F" w:rsidRPr="005D6CA9" w:rsidRDefault="00BB6E8F" w:rsidP="00420A91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BB6E8F" w:rsidRDefault="00BB6E8F" w:rsidP="00420A91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7E4FE0" w:rsidRPr="00404189" w:rsidRDefault="00715B90" w:rsidP="007E4FE0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7E4FE0">
              <w:rPr>
                <w:sz w:val="18"/>
                <w:szCs w:val="18"/>
              </w:rPr>
              <w:t xml:space="preserve">. </w:t>
            </w:r>
            <w:r w:rsidR="007E4FE0" w:rsidRPr="00404189">
              <w:rPr>
                <w:sz w:val="18"/>
                <w:szCs w:val="18"/>
              </w:rPr>
              <w:t>Письменное тестирование.</w:t>
            </w:r>
          </w:p>
          <w:p w:rsidR="007E4FE0" w:rsidRPr="005D6CA9" w:rsidRDefault="007E4FE0" w:rsidP="007E4FE0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404189">
              <w:rPr>
                <w:sz w:val="18"/>
                <w:szCs w:val="18"/>
              </w:rPr>
              <w:t>Индивидуальное собеседование.</w:t>
            </w:r>
          </w:p>
          <w:p w:rsidR="009959CA" w:rsidRDefault="007E4FE0" w:rsidP="009959CA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9959CA">
              <w:rPr>
                <w:sz w:val="18"/>
                <w:szCs w:val="18"/>
              </w:rPr>
              <w:t>3. Написание реферата. Тема: «</w:t>
            </w:r>
            <w:r w:rsidR="009959CA" w:rsidRPr="009959CA">
              <w:rPr>
                <w:rFonts w:eastAsiaTheme="minorHAnsi"/>
                <w:sz w:val="18"/>
                <w:szCs w:val="18"/>
                <w:lang w:eastAsia="en-US"/>
              </w:rPr>
              <w:t xml:space="preserve">Подтверждение ставки НДС 0 % при экспорте ( документы необходимые для подтверждения </w:t>
            </w:r>
          </w:p>
          <w:p w:rsidR="00BB6E8F" w:rsidRPr="009959CA" w:rsidRDefault="009959CA" w:rsidP="009959CA">
            <w:pPr>
              <w:rPr>
                <w:rFonts w:eastAsiaTheme="minorHAnsi"/>
                <w:b/>
                <w:u w:val="single"/>
                <w:lang w:eastAsia="en-US"/>
              </w:rPr>
            </w:pPr>
            <w:r w:rsidRPr="009959CA">
              <w:rPr>
                <w:rFonts w:eastAsiaTheme="minorHAnsi"/>
                <w:sz w:val="18"/>
                <w:szCs w:val="18"/>
                <w:lang w:eastAsia="en-US"/>
              </w:rPr>
              <w:t>0 % ставки при экспорте, сроки, порядок)</w:t>
            </w:r>
            <w:r w:rsidR="004F65E9">
              <w:rPr>
                <w:sz w:val="18"/>
                <w:szCs w:val="18"/>
              </w:rPr>
              <w:t>»</w:t>
            </w:r>
            <w:r w:rsidR="007E4FE0" w:rsidRPr="004F65E9">
              <w:rPr>
                <w:sz w:val="18"/>
                <w:szCs w:val="18"/>
              </w:rPr>
              <w:t xml:space="preserve"> </w:t>
            </w:r>
          </w:p>
        </w:tc>
      </w:tr>
    </w:tbl>
    <w:p w:rsidR="008438AB" w:rsidRPr="00A062E4" w:rsidRDefault="008438AB" w:rsidP="008438AB"/>
    <w:p w:rsidR="00BB6E8F" w:rsidRDefault="00BB6E8F" w:rsidP="008438AB">
      <w:pPr>
        <w:ind w:firstLine="709"/>
        <w:jc w:val="center"/>
        <w:rPr>
          <w:sz w:val="25"/>
          <w:szCs w:val="25"/>
        </w:rPr>
      </w:pPr>
    </w:p>
    <w:p w:rsidR="00BB6E8F" w:rsidRDefault="00BB6E8F" w:rsidP="008438AB">
      <w:pPr>
        <w:ind w:firstLine="709"/>
        <w:jc w:val="center"/>
        <w:rPr>
          <w:sz w:val="25"/>
          <w:szCs w:val="25"/>
        </w:rPr>
      </w:pPr>
    </w:p>
    <w:p w:rsidR="00BB6E8F" w:rsidRDefault="00BB6E8F" w:rsidP="008438AB">
      <w:pPr>
        <w:ind w:firstLine="709"/>
        <w:jc w:val="center"/>
        <w:rPr>
          <w:sz w:val="25"/>
          <w:szCs w:val="25"/>
        </w:rPr>
      </w:pPr>
    </w:p>
    <w:p w:rsidR="00BB6E8F" w:rsidRDefault="00BB6E8F" w:rsidP="005C24BB">
      <w:pPr>
        <w:rPr>
          <w:sz w:val="25"/>
          <w:szCs w:val="25"/>
        </w:rPr>
      </w:pPr>
    </w:p>
    <w:p w:rsidR="008438AB" w:rsidRPr="00FC01A7" w:rsidRDefault="008438AB" w:rsidP="008438AB">
      <w:pPr>
        <w:ind w:firstLine="709"/>
        <w:jc w:val="center"/>
        <w:rPr>
          <w:sz w:val="25"/>
          <w:szCs w:val="25"/>
        </w:rPr>
      </w:pPr>
      <w:r w:rsidRPr="00FC01A7">
        <w:rPr>
          <w:sz w:val="25"/>
          <w:szCs w:val="25"/>
        </w:rPr>
        <w:lastRenderedPageBreak/>
        <w:t xml:space="preserve">Денежное содержание федеральных государственных гражданских служащих </w:t>
      </w:r>
    </w:p>
    <w:p w:rsidR="008438AB" w:rsidRPr="00FC01A7" w:rsidRDefault="008438AB" w:rsidP="008438AB">
      <w:pPr>
        <w:ind w:firstLine="709"/>
        <w:jc w:val="center"/>
        <w:rPr>
          <w:sz w:val="25"/>
          <w:szCs w:val="25"/>
        </w:rPr>
      </w:pPr>
      <w:r w:rsidRPr="00FC01A7">
        <w:rPr>
          <w:sz w:val="25"/>
          <w:szCs w:val="25"/>
        </w:rPr>
        <w:t>Межрайонной инспекции Ф</w:t>
      </w:r>
      <w:r>
        <w:rPr>
          <w:sz w:val="25"/>
          <w:szCs w:val="25"/>
        </w:rPr>
        <w:t>едеральной налоговой службы № 10</w:t>
      </w:r>
    </w:p>
    <w:p w:rsidR="008438AB" w:rsidRDefault="008438AB" w:rsidP="008438AB">
      <w:pPr>
        <w:ind w:firstLine="709"/>
        <w:jc w:val="center"/>
        <w:rPr>
          <w:sz w:val="25"/>
          <w:szCs w:val="25"/>
        </w:rPr>
      </w:pPr>
      <w:r w:rsidRPr="00FC01A7">
        <w:rPr>
          <w:sz w:val="25"/>
          <w:szCs w:val="25"/>
        </w:rPr>
        <w:t>по Ставропольскому краю состоит из:</w:t>
      </w:r>
    </w:p>
    <w:p w:rsidR="003747C7" w:rsidRDefault="003747C7" w:rsidP="008438AB">
      <w:pPr>
        <w:ind w:firstLine="709"/>
        <w:jc w:val="center"/>
        <w:rPr>
          <w:sz w:val="25"/>
          <w:szCs w:val="25"/>
        </w:rPr>
      </w:pPr>
    </w:p>
    <w:p w:rsidR="008438AB" w:rsidRPr="00FC01A7" w:rsidRDefault="008438AB" w:rsidP="008438AB">
      <w:pPr>
        <w:ind w:firstLine="709"/>
        <w:jc w:val="center"/>
        <w:rPr>
          <w:sz w:val="25"/>
          <w:szCs w:val="25"/>
        </w:rPr>
      </w:pP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7"/>
        <w:gridCol w:w="2705"/>
        <w:gridCol w:w="2479"/>
      </w:tblGrid>
      <w:tr w:rsidR="00BB6E8F" w:rsidRPr="0011554A" w:rsidTr="00420A91">
        <w:trPr>
          <w:trHeight w:val="395"/>
        </w:trPr>
        <w:tc>
          <w:tcPr>
            <w:tcW w:w="2501" w:type="pct"/>
            <w:tcBorders>
              <w:tr2bl w:val="nil"/>
            </w:tcBorders>
            <w:shd w:val="clear" w:color="auto" w:fill="auto"/>
          </w:tcPr>
          <w:p w:rsidR="00BB6E8F" w:rsidRPr="00117C26" w:rsidRDefault="00BB6E8F" w:rsidP="00420A91">
            <w:pPr>
              <w:jc w:val="center"/>
              <w:rPr>
                <w:highlight w:val="yellow"/>
              </w:rPr>
            </w:pPr>
            <w:bookmarkStart w:id="0" w:name="sub_1022"/>
          </w:p>
        </w:tc>
        <w:tc>
          <w:tcPr>
            <w:tcW w:w="1304" w:type="pct"/>
          </w:tcPr>
          <w:p w:rsidR="00BB6E8F" w:rsidRDefault="00BB6E8F" w:rsidP="00420A91">
            <w:pPr>
              <w:jc w:val="center"/>
              <w:rPr>
                <w:b/>
                <w:sz w:val="18"/>
                <w:szCs w:val="18"/>
              </w:rPr>
            </w:pPr>
          </w:p>
          <w:p w:rsidR="00BB6E8F" w:rsidRPr="005D6CA9" w:rsidRDefault="003E0B24" w:rsidP="00420A91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sz w:val="18"/>
                <w:szCs w:val="18"/>
              </w:rPr>
              <w:t>Главный государственный налоговый инспектор</w:t>
            </w:r>
          </w:p>
        </w:tc>
        <w:tc>
          <w:tcPr>
            <w:tcW w:w="1195" w:type="pct"/>
            <w:vAlign w:val="center"/>
          </w:tcPr>
          <w:p w:rsidR="00BB6E8F" w:rsidRPr="0011554A" w:rsidRDefault="00BB6E8F" w:rsidP="00420A91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11554A">
              <w:rPr>
                <w:b/>
                <w:sz w:val="18"/>
                <w:szCs w:val="18"/>
              </w:rPr>
              <w:t>Государственный  налоговый инспектор</w:t>
            </w:r>
          </w:p>
        </w:tc>
      </w:tr>
      <w:tr w:rsidR="00BB6E8F" w:rsidRPr="00584BDA" w:rsidTr="00420A91">
        <w:trPr>
          <w:trHeight w:val="909"/>
        </w:trPr>
        <w:tc>
          <w:tcPr>
            <w:tcW w:w="2501" w:type="pct"/>
            <w:shd w:val="clear" w:color="auto" w:fill="auto"/>
          </w:tcPr>
          <w:p w:rsidR="00BB6E8F" w:rsidRPr="00584BDA" w:rsidRDefault="00BB6E8F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304" w:type="pct"/>
            <w:vAlign w:val="center"/>
          </w:tcPr>
          <w:p w:rsidR="00BB6E8F" w:rsidRPr="00584BDA" w:rsidRDefault="001A1FFF" w:rsidP="00420A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5637</w:t>
            </w:r>
            <w:r w:rsidR="00BB6E8F" w:rsidRPr="00584BDA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195" w:type="pct"/>
            <w:vAlign w:val="center"/>
          </w:tcPr>
          <w:p w:rsidR="00BB6E8F" w:rsidRPr="00584BDA" w:rsidRDefault="009863F0" w:rsidP="009863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4511</w:t>
            </w:r>
            <w:r w:rsidR="00BB6E8F" w:rsidRPr="00584BDA">
              <w:rPr>
                <w:sz w:val="20"/>
                <w:szCs w:val="20"/>
              </w:rPr>
              <w:t xml:space="preserve"> руб.</w:t>
            </w:r>
          </w:p>
        </w:tc>
      </w:tr>
      <w:tr w:rsidR="00BB6E8F" w:rsidRPr="00584BDA" w:rsidTr="00420A91">
        <w:trPr>
          <w:trHeight w:val="653"/>
        </w:trPr>
        <w:tc>
          <w:tcPr>
            <w:tcW w:w="2501" w:type="pct"/>
            <w:shd w:val="clear" w:color="auto" w:fill="auto"/>
          </w:tcPr>
          <w:p w:rsidR="00BB6E8F" w:rsidRPr="00584BDA" w:rsidRDefault="00BB6E8F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BB6E8F" w:rsidRPr="00584BDA" w:rsidRDefault="00BB6E8F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1304" w:type="pct"/>
            <w:vAlign w:val="center"/>
          </w:tcPr>
          <w:p w:rsidR="00BB6E8F" w:rsidRPr="00584BDA" w:rsidRDefault="0073041B" w:rsidP="00420A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1788</w:t>
            </w:r>
            <w:r w:rsidR="00BB6E8F" w:rsidRPr="00584BDA">
              <w:rPr>
                <w:sz w:val="20"/>
                <w:szCs w:val="20"/>
              </w:rPr>
              <w:t xml:space="preserve"> руб.</w:t>
            </w:r>
          </w:p>
          <w:p w:rsidR="00BB6E8F" w:rsidRPr="00584BDA" w:rsidRDefault="00BB6E8F" w:rsidP="00420A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:rsidR="00BB6E8F" w:rsidRPr="00584BDA" w:rsidRDefault="003C7F10" w:rsidP="00420A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1413</w:t>
            </w:r>
            <w:r w:rsidR="00BB6E8F" w:rsidRPr="00584BDA">
              <w:rPr>
                <w:sz w:val="20"/>
                <w:szCs w:val="20"/>
              </w:rPr>
              <w:t xml:space="preserve"> руб.</w:t>
            </w:r>
          </w:p>
          <w:p w:rsidR="00BB6E8F" w:rsidRPr="00584BDA" w:rsidRDefault="003C7F10" w:rsidP="00420A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</w:t>
            </w:r>
            <w:r w:rsidR="00BB6E8F" w:rsidRPr="00584BDA">
              <w:rPr>
                <w:sz w:val="20"/>
                <w:szCs w:val="20"/>
              </w:rPr>
              <w:t xml:space="preserve"> руб.</w:t>
            </w:r>
          </w:p>
        </w:tc>
      </w:tr>
      <w:tr w:rsidR="00BB6E8F" w:rsidRPr="00584BDA" w:rsidTr="00420A91">
        <w:trPr>
          <w:trHeight w:val="686"/>
        </w:trPr>
        <w:tc>
          <w:tcPr>
            <w:tcW w:w="2501" w:type="pct"/>
            <w:shd w:val="clear" w:color="auto" w:fill="auto"/>
          </w:tcPr>
          <w:p w:rsidR="00BB6E8F" w:rsidRPr="00584BDA" w:rsidRDefault="00BB6E8F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304" w:type="pct"/>
            <w:vAlign w:val="center"/>
          </w:tcPr>
          <w:p w:rsidR="00BB6E8F" w:rsidRPr="00584BDA" w:rsidRDefault="00BB6E8F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 30%</w:t>
            </w:r>
          </w:p>
          <w:p w:rsidR="00BB6E8F" w:rsidRPr="00584BDA" w:rsidRDefault="00BB6E8F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195" w:type="pct"/>
            <w:vAlign w:val="center"/>
          </w:tcPr>
          <w:p w:rsidR="00BB6E8F" w:rsidRPr="00584BDA" w:rsidRDefault="00BB6E8F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 30%</w:t>
            </w:r>
          </w:p>
          <w:p w:rsidR="00BB6E8F" w:rsidRPr="00584BDA" w:rsidRDefault="00BB6E8F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должностного</w:t>
            </w:r>
            <w:r>
              <w:rPr>
                <w:sz w:val="20"/>
                <w:szCs w:val="20"/>
              </w:rPr>
              <w:t xml:space="preserve"> </w:t>
            </w:r>
            <w:r w:rsidRPr="00584BDA">
              <w:rPr>
                <w:sz w:val="20"/>
                <w:szCs w:val="20"/>
              </w:rPr>
              <w:t>оклада</w:t>
            </w:r>
          </w:p>
        </w:tc>
      </w:tr>
      <w:tr w:rsidR="00BB6E8F" w:rsidRPr="00584BDA" w:rsidTr="00420A91">
        <w:trPr>
          <w:trHeight w:val="671"/>
        </w:trPr>
        <w:tc>
          <w:tcPr>
            <w:tcW w:w="2501" w:type="pct"/>
            <w:shd w:val="clear" w:color="auto" w:fill="auto"/>
          </w:tcPr>
          <w:p w:rsidR="00BB6E8F" w:rsidRPr="00584BDA" w:rsidRDefault="00BB6E8F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304" w:type="pct"/>
            <w:vAlign w:val="center"/>
          </w:tcPr>
          <w:p w:rsidR="00BB6E8F" w:rsidRPr="00584BDA" w:rsidRDefault="005B7ECF" w:rsidP="00420A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90-120 </w:t>
            </w:r>
            <w:r w:rsidR="00BB6E8F" w:rsidRPr="00584BDA">
              <w:rPr>
                <w:sz w:val="20"/>
                <w:szCs w:val="20"/>
              </w:rPr>
              <w:t>%</w:t>
            </w:r>
          </w:p>
          <w:p w:rsidR="00BB6E8F" w:rsidRPr="00584BDA" w:rsidRDefault="00BB6E8F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195" w:type="pct"/>
            <w:vAlign w:val="center"/>
          </w:tcPr>
          <w:p w:rsidR="00BB6E8F" w:rsidRDefault="005B7ECF" w:rsidP="00420A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60-90</w:t>
            </w:r>
            <w:r w:rsidR="00BB6E8F" w:rsidRPr="00584BDA">
              <w:rPr>
                <w:sz w:val="20"/>
                <w:szCs w:val="20"/>
              </w:rPr>
              <w:t xml:space="preserve">% </w:t>
            </w:r>
          </w:p>
          <w:p w:rsidR="00BB6E8F" w:rsidRPr="00584BDA" w:rsidRDefault="00BB6E8F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должностного оклада</w:t>
            </w:r>
          </w:p>
        </w:tc>
      </w:tr>
      <w:tr w:rsidR="00BB6E8F" w:rsidRPr="00584BDA" w:rsidTr="00420A91">
        <w:trPr>
          <w:trHeight w:val="747"/>
        </w:trPr>
        <w:tc>
          <w:tcPr>
            <w:tcW w:w="2501" w:type="pct"/>
            <w:shd w:val="clear" w:color="auto" w:fill="auto"/>
          </w:tcPr>
          <w:p w:rsidR="00BB6E8F" w:rsidRPr="00584BDA" w:rsidRDefault="00BB6E8F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304" w:type="pct"/>
            <w:vAlign w:val="center"/>
          </w:tcPr>
          <w:p w:rsidR="00BB6E8F" w:rsidRPr="00584BDA" w:rsidRDefault="00BB6E8F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-</w:t>
            </w:r>
          </w:p>
        </w:tc>
        <w:tc>
          <w:tcPr>
            <w:tcW w:w="1195" w:type="pct"/>
            <w:vAlign w:val="center"/>
          </w:tcPr>
          <w:p w:rsidR="00BB6E8F" w:rsidRPr="00584BDA" w:rsidRDefault="00BB6E8F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-</w:t>
            </w:r>
          </w:p>
        </w:tc>
      </w:tr>
      <w:tr w:rsidR="00BB6E8F" w:rsidRPr="00584BDA" w:rsidTr="00420A91">
        <w:trPr>
          <w:trHeight w:val="1149"/>
        </w:trPr>
        <w:tc>
          <w:tcPr>
            <w:tcW w:w="2501" w:type="pct"/>
            <w:shd w:val="clear" w:color="auto" w:fill="auto"/>
            <w:vAlign w:val="center"/>
          </w:tcPr>
          <w:p w:rsidR="00BB6E8F" w:rsidRPr="00584BDA" w:rsidRDefault="00BB6E8F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304" w:type="pct"/>
            <w:vAlign w:val="center"/>
          </w:tcPr>
          <w:p w:rsidR="00BB6E8F" w:rsidRPr="00584BDA" w:rsidRDefault="00BB6E8F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в соответствии с положением, </w:t>
            </w:r>
          </w:p>
          <w:p w:rsidR="00BB6E8F" w:rsidRPr="00584BDA" w:rsidRDefault="00BB6E8F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195" w:type="pct"/>
            <w:vAlign w:val="center"/>
          </w:tcPr>
          <w:p w:rsidR="00BB6E8F" w:rsidRPr="00584BDA" w:rsidRDefault="00BB6E8F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в соответствии с положением, </w:t>
            </w:r>
          </w:p>
          <w:p w:rsidR="00BB6E8F" w:rsidRPr="00584BDA" w:rsidRDefault="00BB6E8F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утвержденным Представителем нанимателя</w:t>
            </w:r>
          </w:p>
        </w:tc>
      </w:tr>
      <w:tr w:rsidR="00BB6E8F" w:rsidRPr="00584BDA" w:rsidTr="00420A91">
        <w:trPr>
          <w:trHeight w:val="448"/>
        </w:trPr>
        <w:tc>
          <w:tcPr>
            <w:tcW w:w="2501" w:type="pct"/>
            <w:shd w:val="clear" w:color="auto" w:fill="auto"/>
            <w:vAlign w:val="center"/>
          </w:tcPr>
          <w:p w:rsidR="00BB6E8F" w:rsidRPr="00584BDA" w:rsidRDefault="00BB6E8F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304" w:type="pct"/>
            <w:vAlign w:val="center"/>
          </w:tcPr>
          <w:p w:rsidR="00BB6E8F" w:rsidRPr="00584BDA" w:rsidRDefault="00BB6E8F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1 должностной оклад</w:t>
            </w:r>
          </w:p>
        </w:tc>
        <w:tc>
          <w:tcPr>
            <w:tcW w:w="1195" w:type="pct"/>
            <w:vAlign w:val="center"/>
          </w:tcPr>
          <w:p w:rsidR="00BB6E8F" w:rsidRPr="00584BDA" w:rsidRDefault="00BB6E8F" w:rsidP="00420A91">
            <w:pPr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1 должностной оклад</w:t>
            </w:r>
          </w:p>
        </w:tc>
      </w:tr>
      <w:tr w:rsidR="00BB6E8F" w:rsidRPr="00584BDA" w:rsidTr="00420A91">
        <w:trPr>
          <w:trHeight w:val="2281"/>
        </w:trPr>
        <w:tc>
          <w:tcPr>
            <w:tcW w:w="2501" w:type="pct"/>
            <w:shd w:val="clear" w:color="auto" w:fill="auto"/>
            <w:vAlign w:val="center"/>
          </w:tcPr>
          <w:p w:rsidR="00BB6E8F" w:rsidRPr="00584BDA" w:rsidRDefault="00BB6E8F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BB6E8F" w:rsidRPr="00584BDA" w:rsidRDefault="00BB6E8F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304" w:type="pct"/>
            <w:vAlign w:val="center"/>
          </w:tcPr>
          <w:p w:rsidR="00BB6E8F" w:rsidRPr="00584BDA" w:rsidRDefault="00BB6E8F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195" w:type="pct"/>
            <w:vAlign w:val="center"/>
          </w:tcPr>
          <w:p w:rsidR="00BB6E8F" w:rsidRPr="00584BDA" w:rsidRDefault="00BB6E8F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BB6E8F" w:rsidRPr="00584BDA" w:rsidTr="00420A91">
        <w:trPr>
          <w:trHeight w:val="1134"/>
        </w:trPr>
        <w:tc>
          <w:tcPr>
            <w:tcW w:w="2501" w:type="pct"/>
            <w:shd w:val="clear" w:color="auto" w:fill="auto"/>
            <w:vAlign w:val="center"/>
          </w:tcPr>
          <w:p w:rsidR="00BB6E8F" w:rsidRPr="00584BDA" w:rsidRDefault="00BB6E8F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1304" w:type="pct"/>
            <w:vAlign w:val="center"/>
          </w:tcPr>
          <w:p w:rsidR="00BB6E8F" w:rsidRPr="00584BDA" w:rsidRDefault="00BB6E8F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195" w:type="pct"/>
            <w:vAlign w:val="center"/>
          </w:tcPr>
          <w:p w:rsidR="00BB6E8F" w:rsidRPr="00584BDA" w:rsidRDefault="00BB6E8F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BB6E8F" w:rsidRPr="00584BDA" w:rsidTr="00420A91">
        <w:trPr>
          <w:trHeight w:val="701"/>
        </w:trPr>
        <w:tc>
          <w:tcPr>
            <w:tcW w:w="2501" w:type="pct"/>
            <w:shd w:val="clear" w:color="auto" w:fill="auto"/>
            <w:vAlign w:val="center"/>
          </w:tcPr>
          <w:p w:rsidR="00BB6E8F" w:rsidRPr="00584BDA" w:rsidRDefault="00BB6E8F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304" w:type="pct"/>
          </w:tcPr>
          <w:p w:rsidR="00BB6E8F" w:rsidRPr="00AA5763" w:rsidRDefault="00BB6E8F" w:rsidP="00420A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5" w:type="pct"/>
          </w:tcPr>
          <w:p w:rsidR="00BB6E8F" w:rsidRPr="00AA5763" w:rsidRDefault="00BB6E8F" w:rsidP="00420A91">
            <w:pPr>
              <w:jc w:val="center"/>
              <w:rPr>
                <w:sz w:val="20"/>
                <w:szCs w:val="20"/>
              </w:rPr>
            </w:pPr>
          </w:p>
        </w:tc>
      </w:tr>
    </w:tbl>
    <w:p w:rsidR="008438AB" w:rsidRDefault="008438AB" w:rsidP="008438AB">
      <w:pPr>
        <w:ind w:right="-2" w:firstLine="720"/>
        <w:jc w:val="both"/>
      </w:pPr>
    </w:p>
    <w:p w:rsidR="008438AB" w:rsidRPr="0091620E" w:rsidRDefault="008438AB" w:rsidP="008438AB">
      <w:pPr>
        <w:ind w:right="-2" w:firstLine="720"/>
        <w:jc w:val="both"/>
      </w:pPr>
      <w:r w:rsidRPr="00135719">
        <w:t>Место</w:t>
      </w:r>
      <w:r w:rsidRPr="008C41CE">
        <w:rPr>
          <w:color w:val="FF0000"/>
        </w:rPr>
        <w:t xml:space="preserve"> </w:t>
      </w:r>
      <w:r w:rsidRPr="008C41CE">
        <w:t>прохождения государственной гражданской службы:</w:t>
      </w:r>
      <w:r w:rsidRPr="00135719">
        <w:t xml:space="preserve"> </w:t>
      </w:r>
      <w:r>
        <w:t>Ставропольский край,              г. Ессентуки</w:t>
      </w:r>
      <w:r w:rsidRPr="00FC73A4">
        <w:t>, ул. </w:t>
      </w:r>
      <w:r>
        <w:t xml:space="preserve">Никольская </w:t>
      </w:r>
      <w:r w:rsidRPr="00FC73A4">
        <w:t> 3</w:t>
      </w:r>
      <w:r>
        <w:t>,Межрайонная ИФНС России №10 по Ставропольскому краю.</w:t>
      </w:r>
    </w:p>
    <w:p w:rsidR="00D97FF1" w:rsidRPr="004B23A3" w:rsidRDefault="00D97FF1" w:rsidP="00D97FF1">
      <w:pPr>
        <w:tabs>
          <w:tab w:val="left" w:pos="3600"/>
        </w:tabs>
        <w:ind w:right="-2" w:firstLine="709"/>
        <w:jc w:val="both"/>
      </w:pPr>
      <w:r w:rsidRPr="004B23A3"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D97FF1" w:rsidRDefault="00D97FF1" w:rsidP="00D97FF1">
      <w:pPr>
        <w:autoSpaceDE w:val="0"/>
        <w:autoSpaceDN w:val="0"/>
        <w:adjustRightInd w:val="0"/>
        <w:ind w:firstLine="709"/>
        <w:jc w:val="both"/>
      </w:pPr>
    </w:p>
    <w:p w:rsidR="00D97FF1" w:rsidRPr="004B23A3" w:rsidRDefault="00D97FF1" w:rsidP="00D97FF1">
      <w:pPr>
        <w:autoSpaceDE w:val="0"/>
        <w:autoSpaceDN w:val="0"/>
        <w:adjustRightInd w:val="0"/>
        <w:ind w:firstLine="709"/>
        <w:jc w:val="both"/>
      </w:pPr>
      <w:r w:rsidRPr="004B23A3"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</w:t>
      </w:r>
      <w:r w:rsidRPr="004B23A3">
        <w:lastRenderedPageBreak/>
        <w:t>профессиональной служебной деятельности отражены в должностном регламенте, который приложен к настоящему объявлению.</w:t>
      </w:r>
    </w:p>
    <w:p w:rsidR="00D97FF1" w:rsidRPr="004B23A3" w:rsidRDefault="00D97FF1" w:rsidP="00D97FF1">
      <w:pPr>
        <w:tabs>
          <w:tab w:val="left" w:pos="3600"/>
        </w:tabs>
        <w:ind w:right="-2" w:firstLine="709"/>
        <w:jc w:val="both"/>
      </w:pPr>
    </w:p>
    <w:p w:rsidR="00D97FF1" w:rsidRPr="004B23A3" w:rsidRDefault="00D97FF1" w:rsidP="00D97FF1">
      <w:pPr>
        <w:tabs>
          <w:tab w:val="left" w:pos="3600"/>
        </w:tabs>
        <w:ind w:right="-2" w:firstLine="709"/>
        <w:jc w:val="both"/>
      </w:pPr>
      <w:r w:rsidRPr="004B23A3"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D97FF1" w:rsidRPr="004B23A3" w:rsidRDefault="00D97FF1" w:rsidP="00D97FF1">
      <w:pPr>
        <w:tabs>
          <w:tab w:val="left" w:pos="3600"/>
        </w:tabs>
        <w:ind w:right="-2" w:firstLine="709"/>
        <w:jc w:val="both"/>
      </w:pPr>
    </w:p>
    <w:p w:rsidR="00D97FF1" w:rsidRPr="004B23A3" w:rsidRDefault="00D97FF1" w:rsidP="00D97FF1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гражданин</w:t>
      </w:r>
      <w:r w:rsidRPr="004B23A3">
        <w:rPr>
          <w:u w:val="single"/>
        </w:rPr>
        <w:t xml:space="preserve"> </w:t>
      </w:r>
      <w:r w:rsidRPr="004B23A3">
        <w:t xml:space="preserve">представляет следующие документы: </w:t>
      </w:r>
    </w:p>
    <w:p w:rsidR="00D97FF1" w:rsidRPr="004B23A3" w:rsidRDefault="00D97FF1" w:rsidP="00D97FF1">
      <w:pPr>
        <w:ind w:right="-2" w:firstLine="709"/>
        <w:jc w:val="both"/>
      </w:pPr>
      <w:r w:rsidRPr="004B23A3">
        <w:t>- личное заявление</w:t>
      </w:r>
      <w:r>
        <w:t xml:space="preserve"> (приложение №1 к объявлению)</w:t>
      </w:r>
      <w:r w:rsidRPr="004B23A3">
        <w:t>;</w:t>
      </w:r>
    </w:p>
    <w:p w:rsidR="00D97FF1" w:rsidRPr="004B23A3" w:rsidRDefault="00D97FF1" w:rsidP="00D97FF1">
      <w:pPr>
        <w:ind w:right="-2" w:firstLine="709"/>
        <w:jc w:val="both"/>
      </w:pPr>
      <w:r w:rsidRPr="004B23A3"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t xml:space="preserve"> (приложение №2 и №3 к объявлению)</w:t>
      </w:r>
      <w:r w:rsidRPr="004B23A3">
        <w:t>;</w:t>
      </w:r>
    </w:p>
    <w:p w:rsidR="00D97FF1" w:rsidRPr="004B23A3" w:rsidRDefault="00D97FF1" w:rsidP="00D97FF1">
      <w:pPr>
        <w:ind w:right="-2" w:firstLine="709"/>
        <w:jc w:val="both"/>
      </w:pPr>
      <w:r w:rsidRPr="004B23A3"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D97FF1" w:rsidRPr="004B23A3" w:rsidRDefault="00D97FF1" w:rsidP="00D97FF1">
      <w:pPr>
        <w:ind w:right="-2" w:firstLine="709"/>
        <w:jc w:val="both"/>
      </w:pPr>
      <w:r w:rsidRPr="004B23A3">
        <w:t xml:space="preserve">- документы, подтверждающие необходимое профессиональное образование, </w:t>
      </w:r>
      <w:r>
        <w:t xml:space="preserve">квалификацию и </w:t>
      </w:r>
      <w:r w:rsidRPr="004B23A3">
        <w:t>стаж работы:</w:t>
      </w:r>
    </w:p>
    <w:p w:rsidR="00D97FF1" w:rsidRDefault="00D97FF1" w:rsidP="00D97FF1">
      <w:pPr>
        <w:ind w:right="-2" w:firstLine="709"/>
        <w:jc w:val="both"/>
        <w:rPr>
          <w:b/>
          <w:u w:val="single"/>
        </w:rPr>
      </w:pPr>
      <w:r w:rsidRPr="004B23A3">
        <w:t>- копию трудовой книжки</w:t>
      </w:r>
      <w:r>
        <w:t>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</w:t>
      </w:r>
      <w:r w:rsidRPr="004B23A3">
        <w:t xml:space="preserve"> (за исключением случаев, когда служебная (трудовая) деятельность осуществляется впервые)</w:t>
      </w:r>
      <w:r>
        <w:t>;</w:t>
      </w:r>
      <w:r w:rsidRPr="004B23A3">
        <w:t xml:space="preserve"> </w:t>
      </w:r>
    </w:p>
    <w:p w:rsidR="00D97FF1" w:rsidRPr="004C3B4C" w:rsidRDefault="00D97FF1" w:rsidP="00D97FF1">
      <w:pPr>
        <w:ind w:right="-2" w:firstLine="709"/>
        <w:jc w:val="both"/>
      </w:pPr>
      <w:r w:rsidRPr="004B23A3">
        <w:t>- копии документов</w:t>
      </w:r>
      <w:r>
        <w:t xml:space="preserve"> об образовании и о квалификации</w:t>
      </w:r>
      <w:r w:rsidRPr="004B23A3">
        <w:t>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</w:t>
      </w:r>
      <w:r w:rsidRPr="004C3B4C">
        <w:t>, заверенные нотариально или кадровой службой по месту работы (службы);</w:t>
      </w:r>
    </w:p>
    <w:p w:rsidR="00D97FF1" w:rsidRPr="004B23A3" w:rsidRDefault="00D97FF1" w:rsidP="00D97FF1">
      <w:pPr>
        <w:ind w:right="-2" w:firstLine="709"/>
        <w:jc w:val="both"/>
      </w:pPr>
      <w:r w:rsidRPr="004B23A3"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4B23A3">
        <w:rPr>
          <w:u w:val="single"/>
        </w:rPr>
        <w:t>форма № 001-ГС/у</w:t>
      </w:r>
      <w:r w:rsidRPr="004B23A3">
        <w:t>);</w:t>
      </w:r>
    </w:p>
    <w:p w:rsidR="00D97FF1" w:rsidRPr="004B23A3" w:rsidRDefault="00D97FF1" w:rsidP="00D97FF1">
      <w:pPr>
        <w:ind w:right="-2" w:firstLine="709"/>
        <w:jc w:val="both"/>
        <w:rPr>
          <w:color w:val="000000"/>
        </w:rPr>
      </w:pPr>
      <w:r w:rsidRPr="004B23A3">
        <w:rPr>
          <w:color w:val="000000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D97FF1" w:rsidRPr="004B23A3" w:rsidRDefault="00D97FF1" w:rsidP="00D97FF1">
      <w:pPr>
        <w:ind w:right="-2" w:firstLine="709"/>
        <w:jc w:val="both"/>
      </w:pPr>
      <w:r w:rsidRPr="004B23A3"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D97FF1" w:rsidRPr="004B23A3" w:rsidRDefault="00D97FF1" w:rsidP="00D97FF1">
      <w:pPr>
        <w:ind w:right="-2" w:firstLine="709"/>
        <w:jc w:val="both"/>
      </w:pPr>
      <w:r w:rsidRPr="004B23A3"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D97FF1" w:rsidRDefault="00D97FF1" w:rsidP="00D97FF1">
      <w:pPr>
        <w:ind w:right="-2" w:firstLine="709"/>
        <w:jc w:val="both"/>
      </w:pPr>
      <w:r w:rsidRPr="004B23A3">
        <w:t>При подаче документов на конкурс гражданин оформляет письменное согласие на обработку персональных данных в Межрайонную И</w:t>
      </w:r>
      <w:r w:rsidRPr="004B23A3">
        <w:rPr>
          <w:color w:val="000000"/>
        </w:rPr>
        <w:t xml:space="preserve">ФНС России № </w:t>
      </w:r>
      <w:r w:rsidR="006A2502">
        <w:rPr>
          <w:color w:val="000000"/>
        </w:rPr>
        <w:t>10</w:t>
      </w:r>
      <w:r w:rsidRPr="004B23A3">
        <w:rPr>
          <w:color w:val="000000"/>
        </w:rPr>
        <w:t xml:space="preserve"> по Ставропольскому краю</w:t>
      </w:r>
      <w:r>
        <w:rPr>
          <w:color w:val="000000"/>
        </w:rPr>
        <w:t xml:space="preserve"> (приложение №4 к объявлению)</w:t>
      </w:r>
      <w:r w:rsidRPr="004B23A3">
        <w:rPr>
          <w:color w:val="000000"/>
        </w:rPr>
        <w:t>.</w:t>
      </w:r>
    </w:p>
    <w:p w:rsidR="00D97FF1" w:rsidRPr="00D97FF1" w:rsidRDefault="00D97FF1" w:rsidP="00D97FF1">
      <w:pPr>
        <w:ind w:right="-2" w:firstLine="709"/>
        <w:jc w:val="both"/>
      </w:pPr>
    </w:p>
    <w:p w:rsidR="00D97FF1" w:rsidRPr="004B23A3" w:rsidRDefault="00D97FF1" w:rsidP="00D97FF1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гражданский служащий</w:t>
      </w:r>
      <w:r w:rsidRPr="004B23A3">
        <w:rPr>
          <w:b/>
        </w:rPr>
        <w:t xml:space="preserve"> </w:t>
      </w:r>
      <w:r w:rsidRPr="004B23A3">
        <w:t>представляет следующие документы:</w:t>
      </w:r>
    </w:p>
    <w:p w:rsidR="00D97FF1" w:rsidRPr="004B23A3" w:rsidRDefault="00D97FF1" w:rsidP="00D97FF1">
      <w:pPr>
        <w:ind w:right="-2" w:firstLine="709"/>
        <w:jc w:val="both"/>
      </w:pPr>
      <w:r w:rsidRPr="004B23A3">
        <w:t>- заявление на имя представителя нанимателя;</w:t>
      </w:r>
    </w:p>
    <w:p w:rsidR="00D97FF1" w:rsidRPr="004B23A3" w:rsidRDefault="00D97FF1" w:rsidP="00D97FF1">
      <w:pPr>
        <w:ind w:right="-2" w:firstLine="709"/>
        <w:jc w:val="both"/>
      </w:pPr>
      <w:r w:rsidRPr="004B23A3"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4B23A3">
        <w:rPr>
          <w:u w:val="single"/>
        </w:rPr>
        <w:t>число, месяц и год</w:t>
      </w:r>
      <w:r w:rsidRPr="004B23A3">
        <w:t xml:space="preserve"> - для расчета стажа) с фотографией.</w:t>
      </w:r>
    </w:p>
    <w:p w:rsidR="00D97FF1" w:rsidRPr="00F71F9F" w:rsidRDefault="00D97FF1" w:rsidP="00D97FF1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D97FF1" w:rsidRDefault="00D97FF1" w:rsidP="00D97FF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71F9F">
        <w:rPr>
          <w:color w:val="000000"/>
        </w:rPr>
        <w:t xml:space="preserve">Для участия в конкурсе </w:t>
      </w:r>
      <w:r w:rsidRPr="00F71F9F">
        <w:rPr>
          <w:b/>
          <w:color w:val="000000"/>
          <w:u w:val="single"/>
        </w:rPr>
        <w:t>гражданский служащий,</w:t>
      </w:r>
      <w:r w:rsidRPr="00F71F9F">
        <w:rPr>
          <w:color w:val="000000"/>
        </w:rPr>
        <w:t xml:space="preserve"> замещающий должность гражданской службы в Межрайонной инспекции Федеральной налоговой службы   № </w:t>
      </w:r>
      <w:r>
        <w:rPr>
          <w:color w:val="000000"/>
        </w:rPr>
        <w:t>10</w:t>
      </w:r>
      <w:r w:rsidRPr="00F71F9F">
        <w:rPr>
          <w:color w:val="000000"/>
        </w:rPr>
        <w:t xml:space="preserve"> по Ставропольскому краю, подает заявление на имя представителя нанимателя.</w:t>
      </w:r>
    </w:p>
    <w:p w:rsidR="00D97FF1" w:rsidRPr="00F71F9F" w:rsidRDefault="00D97FF1" w:rsidP="00D97FF1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D97FF1" w:rsidRPr="00F71F9F" w:rsidRDefault="00D97FF1" w:rsidP="00D97FF1">
      <w:pPr>
        <w:ind w:right="-2" w:firstLine="709"/>
        <w:jc w:val="both"/>
      </w:pPr>
      <w:r w:rsidRPr="00F71F9F"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D97FF1" w:rsidRPr="00F71F9F" w:rsidRDefault="00D97FF1" w:rsidP="00D97FF1">
      <w:pPr>
        <w:ind w:right="-2" w:firstLine="709"/>
        <w:jc w:val="both"/>
      </w:pPr>
      <w:bookmarkStart w:id="1" w:name="sub_1010"/>
    </w:p>
    <w:p w:rsidR="00D97FF1" w:rsidRPr="00F71F9F" w:rsidRDefault="00D97FF1" w:rsidP="00D97FF1">
      <w:pPr>
        <w:ind w:right="-2" w:firstLine="709"/>
        <w:jc w:val="both"/>
      </w:pPr>
      <w:r w:rsidRPr="00F71F9F"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D97FF1" w:rsidRPr="00F71F9F" w:rsidRDefault="00D97FF1" w:rsidP="00D97FF1">
      <w:pPr>
        <w:ind w:right="-2" w:firstLine="709"/>
        <w:jc w:val="both"/>
      </w:pPr>
      <w:r w:rsidRPr="00F71F9F"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D97FF1" w:rsidRPr="00F71F9F" w:rsidRDefault="00D97FF1" w:rsidP="00D97FF1">
      <w:pPr>
        <w:ind w:right="-2" w:firstLine="709"/>
        <w:jc w:val="both"/>
      </w:pPr>
      <w:r w:rsidRPr="00F71F9F"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D97FF1" w:rsidRPr="00F71F9F" w:rsidRDefault="00D97FF1" w:rsidP="00D97FF1">
      <w:pPr>
        <w:ind w:right="-2" w:firstLine="709"/>
        <w:jc w:val="both"/>
      </w:pPr>
      <w:bookmarkStart w:id="2" w:name="sub_1019"/>
      <w:r w:rsidRPr="00F71F9F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D97FF1" w:rsidRPr="00F71F9F" w:rsidRDefault="00D97FF1" w:rsidP="00D97FF1">
      <w:pPr>
        <w:ind w:right="-2" w:firstLine="709"/>
        <w:jc w:val="both"/>
      </w:pPr>
      <w:r w:rsidRPr="00F71F9F">
        <w:t xml:space="preserve">При проведении конкурса конкурсная комиссия оценивает </w:t>
      </w:r>
      <w:r>
        <w:t xml:space="preserve">профессиональный уровень </w:t>
      </w:r>
      <w:r w:rsidRPr="00F71F9F">
        <w:t>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833F22" w:rsidRPr="00833F22" w:rsidRDefault="00833F22" w:rsidP="00833F22">
      <w:pPr>
        <w:ind w:right="-2" w:firstLine="709"/>
        <w:jc w:val="both"/>
      </w:pPr>
      <w:r w:rsidRPr="00833F22">
        <w:t xml:space="preserve">Метод оценки профессиональных и личностных качеств кандидатов включает в себя написание реферата, тестирование и индивидуальное собеседование. </w:t>
      </w:r>
    </w:p>
    <w:p w:rsidR="00833F22" w:rsidRPr="00833F22" w:rsidRDefault="00833F22" w:rsidP="00833F22">
      <w:pPr>
        <w:autoSpaceDE w:val="0"/>
        <w:autoSpaceDN w:val="0"/>
        <w:adjustRightInd w:val="0"/>
        <w:ind w:firstLine="708"/>
        <w:jc w:val="both"/>
      </w:pPr>
      <w:r w:rsidRPr="00833F22">
        <w:t>Реферат должен соответствовать следующим требованиям:</w:t>
      </w:r>
    </w:p>
    <w:p w:rsidR="00833F22" w:rsidRPr="00833F22" w:rsidRDefault="00833F22" w:rsidP="00833F22">
      <w:pPr>
        <w:autoSpaceDE w:val="0"/>
        <w:autoSpaceDN w:val="0"/>
        <w:adjustRightInd w:val="0"/>
        <w:ind w:firstLine="708"/>
        <w:jc w:val="both"/>
      </w:pPr>
      <w:r w:rsidRPr="00833F22">
        <w:t>объем реферата - от 7 до 10 страниц (за исключением титульного листа и списка использованной литературы);</w:t>
      </w:r>
    </w:p>
    <w:p w:rsidR="00833F22" w:rsidRPr="00833F22" w:rsidRDefault="00833F22" w:rsidP="00833F22">
      <w:pPr>
        <w:autoSpaceDE w:val="0"/>
        <w:autoSpaceDN w:val="0"/>
        <w:adjustRightInd w:val="0"/>
        <w:ind w:firstLine="708"/>
        <w:jc w:val="both"/>
      </w:pPr>
      <w:r w:rsidRPr="00833F22">
        <w:t>шрифт - Times New Roman, размер 14, через одинарный интервал.</w:t>
      </w:r>
    </w:p>
    <w:p w:rsidR="00833F22" w:rsidRPr="00833F22" w:rsidRDefault="00833F22" w:rsidP="00833F22">
      <w:pPr>
        <w:autoSpaceDE w:val="0"/>
        <w:autoSpaceDN w:val="0"/>
        <w:adjustRightInd w:val="0"/>
        <w:ind w:firstLine="708"/>
        <w:jc w:val="both"/>
      </w:pPr>
      <w:r w:rsidRPr="00833F22">
        <w:t>Реферат должен содержать ссылки на использованные источники.</w:t>
      </w:r>
    </w:p>
    <w:p w:rsidR="00833F22" w:rsidRPr="00833F22" w:rsidRDefault="00833F22" w:rsidP="00833F22">
      <w:pPr>
        <w:ind w:right="-2" w:firstLine="709"/>
        <w:jc w:val="both"/>
      </w:pPr>
      <w:r w:rsidRPr="00833F22">
        <w:t xml:space="preserve">Тестовые испытания кандидатов проводятся в письменной форме. 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833F22">
          <w:rPr>
            <w:color w:val="000000"/>
          </w:rPr>
          <w:t>Конституции</w:t>
        </w:r>
      </w:hyperlink>
      <w:r w:rsidRPr="00833F22"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</w:p>
    <w:p w:rsidR="00833F22" w:rsidRPr="00833F22" w:rsidRDefault="00833F22" w:rsidP="00833F22">
      <w:pPr>
        <w:autoSpaceDE w:val="0"/>
        <w:autoSpaceDN w:val="0"/>
        <w:adjustRightInd w:val="0"/>
        <w:ind w:firstLine="709"/>
        <w:jc w:val="both"/>
      </w:pPr>
      <w:r w:rsidRPr="00833F22">
        <w:t>Тест содержит не менее 40 и не более 60 вопросов.</w:t>
      </w:r>
    </w:p>
    <w:p w:rsidR="00833F22" w:rsidRPr="00833F22" w:rsidRDefault="00833F22" w:rsidP="00833F22">
      <w:pPr>
        <w:autoSpaceDE w:val="0"/>
        <w:autoSpaceDN w:val="0"/>
        <w:adjustRightInd w:val="0"/>
        <w:ind w:firstLine="709"/>
        <w:jc w:val="both"/>
      </w:pPr>
      <w:r w:rsidRPr="00833F22">
        <w:t>На каждый вопрос теста может быть только один верный вариант ответа.</w:t>
      </w:r>
    </w:p>
    <w:p w:rsidR="00833F22" w:rsidRPr="00833F22" w:rsidRDefault="00833F22" w:rsidP="00833F22">
      <w:pPr>
        <w:autoSpaceDE w:val="0"/>
        <w:autoSpaceDN w:val="0"/>
        <w:adjustRightInd w:val="0"/>
        <w:ind w:firstLine="709"/>
        <w:jc w:val="both"/>
      </w:pPr>
      <w:r w:rsidRPr="00833F22">
        <w:t>Подведение результатов тестирования основывается на количестве правильных ответов.</w:t>
      </w:r>
    </w:p>
    <w:p w:rsidR="00833F22" w:rsidRPr="00833F22" w:rsidRDefault="00833F22" w:rsidP="00833F22">
      <w:pPr>
        <w:autoSpaceDE w:val="0"/>
        <w:autoSpaceDN w:val="0"/>
        <w:adjustRightInd w:val="0"/>
        <w:ind w:firstLine="709"/>
        <w:jc w:val="both"/>
      </w:pPr>
      <w:r w:rsidRPr="00833F22">
        <w:t>Тестирование считается пройденным, если кандидат правильно ответил на 70 и более процентов заданных вопросов.</w:t>
      </w:r>
    </w:p>
    <w:p w:rsidR="00833F22" w:rsidRPr="00833F22" w:rsidRDefault="00833F22" w:rsidP="00833F22">
      <w:pPr>
        <w:autoSpaceDE w:val="0"/>
        <w:autoSpaceDN w:val="0"/>
        <w:adjustRightInd w:val="0"/>
        <w:ind w:firstLine="709"/>
        <w:jc w:val="both"/>
      </w:pPr>
      <w:r w:rsidRPr="00833F22"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33F22" w:rsidRPr="00833F22" w:rsidRDefault="00833F22" w:rsidP="00833F22">
      <w:pPr>
        <w:autoSpaceDE w:val="0"/>
        <w:autoSpaceDN w:val="0"/>
        <w:adjustRightInd w:val="0"/>
        <w:ind w:firstLine="709"/>
        <w:jc w:val="both"/>
      </w:pPr>
      <w:r w:rsidRPr="00833F22"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833F22" w:rsidRPr="00833F22" w:rsidRDefault="00833F22" w:rsidP="00833F22">
      <w:pPr>
        <w:ind w:right="-2" w:firstLine="709"/>
        <w:jc w:val="both"/>
      </w:pPr>
      <w:bookmarkStart w:id="3" w:name="sub_1021"/>
      <w:r w:rsidRPr="00833F22">
        <w:t>Решение конкурсной комиссии принимается в отсутствие кандидата.</w:t>
      </w:r>
      <w:bookmarkEnd w:id="3"/>
    </w:p>
    <w:p w:rsidR="00833F22" w:rsidRPr="00833F22" w:rsidRDefault="00833F22" w:rsidP="00833F22">
      <w:pPr>
        <w:ind w:right="-2" w:firstLine="709"/>
        <w:jc w:val="both"/>
      </w:pPr>
      <w:r w:rsidRPr="00833F22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D97FF1" w:rsidRPr="00F71F9F" w:rsidRDefault="00D97FF1" w:rsidP="00D97FF1">
      <w:pPr>
        <w:ind w:right="-2" w:firstLine="709"/>
        <w:jc w:val="both"/>
      </w:pPr>
      <w:r w:rsidRPr="00F71F9F">
        <w:lastRenderedPageBreak/>
        <w:t xml:space="preserve">По результатам конкурса издается </w:t>
      </w:r>
      <w:r w:rsidRPr="00F71F9F">
        <w:rPr>
          <w:color w:val="000000"/>
        </w:rPr>
        <w:t xml:space="preserve">приказ Межрайонной инспекции Федеральной налоговой службы № </w:t>
      </w:r>
      <w:r>
        <w:rPr>
          <w:color w:val="000000"/>
        </w:rPr>
        <w:t>10</w:t>
      </w:r>
      <w:r w:rsidRPr="00F71F9F">
        <w:rPr>
          <w:color w:val="000000"/>
        </w:rPr>
        <w:t xml:space="preserve"> по Ставропольскому краю о назначении победителя</w:t>
      </w:r>
      <w:r w:rsidRPr="00F71F9F"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8438AB" w:rsidRPr="00135719" w:rsidRDefault="00D97FF1" w:rsidP="00D97FF1">
      <w:pPr>
        <w:autoSpaceDE w:val="0"/>
        <w:autoSpaceDN w:val="0"/>
        <w:adjustRightInd w:val="0"/>
        <w:ind w:firstLine="709"/>
        <w:jc w:val="both"/>
      </w:pPr>
      <w:r w:rsidRPr="00F71F9F"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8438AB" w:rsidRDefault="008438AB" w:rsidP="008438AB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4" w:name="sub_1024"/>
      <w:bookmarkEnd w:id="0"/>
      <w:r w:rsidRPr="002E04FC">
        <w:t xml:space="preserve">Прием документов для участия в конкурсе будет </w:t>
      </w:r>
      <w:r w:rsidRPr="00D261ED">
        <w:rPr>
          <w:color w:val="000000"/>
        </w:rPr>
        <w:t xml:space="preserve">проводиться </w:t>
      </w:r>
      <w:r w:rsidRPr="00D261ED">
        <w:rPr>
          <w:b/>
          <w:color w:val="000000"/>
        </w:rPr>
        <w:t xml:space="preserve">с </w:t>
      </w:r>
      <w:r w:rsidR="00BB6E8F">
        <w:rPr>
          <w:b/>
          <w:color w:val="000000"/>
        </w:rPr>
        <w:t>17</w:t>
      </w:r>
      <w:r>
        <w:rPr>
          <w:b/>
          <w:color w:val="000000"/>
        </w:rPr>
        <w:t xml:space="preserve"> </w:t>
      </w:r>
      <w:r w:rsidR="00D225AC">
        <w:rPr>
          <w:b/>
          <w:color w:val="000000"/>
        </w:rPr>
        <w:t>ноября</w:t>
      </w:r>
      <w:r>
        <w:rPr>
          <w:b/>
          <w:color w:val="000000"/>
        </w:rPr>
        <w:t xml:space="preserve"> по </w:t>
      </w:r>
      <w:r w:rsidR="002D3CF4">
        <w:rPr>
          <w:b/>
          <w:color w:val="000000"/>
        </w:rPr>
        <w:t xml:space="preserve">                                  </w:t>
      </w:r>
      <w:r w:rsidR="00BB6E8F">
        <w:rPr>
          <w:b/>
          <w:color w:val="000000"/>
        </w:rPr>
        <w:t>0</w:t>
      </w:r>
      <w:r w:rsidR="00D225AC">
        <w:rPr>
          <w:b/>
          <w:color w:val="000000"/>
        </w:rPr>
        <w:t>7</w:t>
      </w:r>
      <w:r w:rsidR="00BB6E8F">
        <w:rPr>
          <w:b/>
          <w:color w:val="000000"/>
        </w:rPr>
        <w:t xml:space="preserve"> </w:t>
      </w:r>
      <w:r w:rsidR="00D225AC">
        <w:rPr>
          <w:b/>
          <w:color w:val="000000"/>
        </w:rPr>
        <w:t>декабря</w:t>
      </w:r>
      <w:r>
        <w:rPr>
          <w:b/>
          <w:color w:val="000000"/>
        </w:rPr>
        <w:t xml:space="preserve"> </w:t>
      </w:r>
      <w:r w:rsidRPr="00FC73A4">
        <w:rPr>
          <w:b/>
          <w:color w:val="000000"/>
        </w:rPr>
        <w:t>20</w:t>
      </w:r>
      <w:r w:rsidR="00BB6E8F">
        <w:rPr>
          <w:b/>
          <w:color w:val="000000"/>
        </w:rPr>
        <w:t>20</w:t>
      </w:r>
      <w:r>
        <w:rPr>
          <w:b/>
          <w:color w:val="000000"/>
        </w:rPr>
        <w:t> </w:t>
      </w:r>
      <w:r w:rsidRPr="00FC73A4">
        <w:rPr>
          <w:b/>
          <w:color w:val="000000"/>
        </w:rPr>
        <w:t>года</w:t>
      </w:r>
      <w:r w:rsidRPr="00FC73A4">
        <w:rPr>
          <w:color w:val="000000"/>
        </w:rPr>
        <w:t xml:space="preserve">. </w:t>
      </w:r>
    </w:p>
    <w:p w:rsidR="008438AB" w:rsidRPr="00E04B1F" w:rsidRDefault="008438AB" w:rsidP="008438AB">
      <w:pPr>
        <w:autoSpaceDE w:val="0"/>
        <w:autoSpaceDN w:val="0"/>
        <w:adjustRightInd w:val="0"/>
        <w:ind w:firstLine="708"/>
        <w:jc w:val="both"/>
        <w:rPr>
          <w:bCs/>
          <w:color w:val="000000"/>
        </w:rPr>
      </w:pPr>
      <w:r w:rsidRPr="00E04B1F">
        <w:rPr>
          <w:bCs/>
          <w:color w:val="000000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8438AB" w:rsidRPr="00FC73A4" w:rsidRDefault="008438AB" w:rsidP="008438AB">
      <w:pPr>
        <w:ind w:right="-2" w:firstLine="720"/>
        <w:jc w:val="both"/>
      </w:pPr>
      <w:r w:rsidRPr="00FC73A4">
        <w:t>Адрес приема документов:</w:t>
      </w:r>
      <w:r>
        <w:t xml:space="preserve"> Ставропольский край, г. Ессентуки</w:t>
      </w:r>
      <w:r w:rsidRPr="00FC73A4">
        <w:t>, ул. </w:t>
      </w:r>
      <w:r>
        <w:t>Ленина</w:t>
      </w:r>
      <w:r w:rsidRPr="00FC73A4">
        <w:t xml:space="preserve"> д. 3, Межрайонная ИФНС России № </w:t>
      </w:r>
      <w:r>
        <w:t>10</w:t>
      </w:r>
      <w:r w:rsidRPr="00FC73A4">
        <w:t xml:space="preserve"> по Ставропольскому краю; </w:t>
      </w:r>
      <w:r>
        <w:t xml:space="preserve">кабинет №41, </w:t>
      </w:r>
      <w:bookmarkStart w:id="5" w:name="_GoBack"/>
      <w:bookmarkEnd w:id="5"/>
      <w:r w:rsidR="00AA094B">
        <w:fldChar w:fldCharType="begin"/>
      </w:r>
      <w:r w:rsidR="00AA094B">
        <w:instrText xml:space="preserve"> HYPERLINK "http://</w:instrText>
      </w:r>
      <w:r w:rsidR="00AA094B" w:rsidRPr="00AA094B">
        <w:instrText>www.</w:instrText>
      </w:r>
      <w:r w:rsidR="00AA094B" w:rsidRPr="00AA094B">
        <w:rPr>
          <w:lang w:val="en-US"/>
        </w:rPr>
        <w:instrText>r</w:instrText>
      </w:r>
      <w:r w:rsidR="00AA094B" w:rsidRPr="00AA094B">
        <w:instrText>26.nalog.ru</w:instrText>
      </w:r>
      <w:r w:rsidR="00AA094B">
        <w:instrText xml:space="preserve">" </w:instrText>
      </w:r>
      <w:r w:rsidR="00AA094B">
        <w:fldChar w:fldCharType="separate"/>
      </w:r>
      <w:r w:rsidR="00AA094B" w:rsidRPr="00393D88">
        <w:rPr>
          <w:rStyle w:val="ad"/>
        </w:rPr>
        <w:t>www.</w:t>
      </w:r>
      <w:r w:rsidR="00AA094B" w:rsidRPr="00393D88">
        <w:rPr>
          <w:rStyle w:val="ad"/>
          <w:lang w:val="en-US"/>
        </w:rPr>
        <w:t>r</w:t>
      </w:r>
      <w:r w:rsidR="00AA094B" w:rsidRPr="00393D88">
        <w:rPr>
          <w:rStyle w:val="ad"/>
        </w:rPr>
        <w:t>26.nalog.ru</w:t>
      </w:r>
      <w:r w:rsidR="00AA094B">
        <w:fldChar w:fldCharType="end"/>
      </w:r>
      <w:r w:rsidRPr="00FC73A4">
        <w:t>.</w:t>
      </w:r>
    </w:p>
    <w:p w:rsidR="008438AB" w:rsidRDefault="008438AB" w:rsidP="008438AB">
      <w:pPr>
        <w:autoSpaceDE w:val="0"/>
        <w:autoSpaceDN w:val="0"/>
        <w:adjustRightInd w:val="0"/>
        <w:ind w:firstLine="720"/>
        <w:jc w:val="both"/>
      </w:pPr>
      <w:r w:rsidRPr="00FC73A4">
        <w:t>Время приема документов: понедельник</w:t>
      </w:r>
      <w:r w:rsidR="002D3CF4">
        <w:t xml:space="preserve"> </w:t>
      </w:r>
      <w:r w:rsidRPr="00FC73A4">
        <w:t>-</w:t>
      </w:r>
      <w:r>
        <w:t xml:space="preserve"> </w:t>
      </w:r>
      <w:r w:rsidRPr="00FC73A4">
        <w:t xml:space="preserve">четверг с </w:t>
      </w:r>
      <w:r>
        <w:t>08</w:t>
      </w:r>
      <w:r w:rsidRPr="00FC73A4">
        <w:t>.</w:t>
      </w:r>
      <w:r>
        <w:t>3</w:t>
      </w:r>
      <w:r w:rsidRPr="00FC73A4">
        <w:t>0 до 1</w:t>
      </w:r>
      <w:r>
        <w:t>7</w:t>
      </w:r>
      <w:r w:rsidRPr="00FC73A4">
        <w:t>.</w:t>
      </w:r>
      <w:r>
        <w:t>15</w:t>
      </w:r>
      <w:r w:rsidRPr="00FC73A4">
        <w:t>, пятница с 0</w:t>
      </w:r>
      <w:r>
        <w:t>8.3</w:t>
      </w:r>
      <w:r w:rsidRPr="00FC73A4">
        <w:t>0</w:t>
      </w:r>
      <w:r>
        <w:t xml:space="preserve"> </w:t>
      </w:r>
      <w:r w:rsidRPr="00FC73A4">
        <w:t>до 16.</w:t>
      </w:r>
      <w:r>
        <w:t>0</w:t>
      </w:r>
      <w:r w:rsidRPr="00FC73A4">
        <w:t xml:space="preserve">0, перерыв на обед с </w:t>
      </w:r>
      <w:r>
        <w:t>12</w:t>
      </w:r>
      <w:r w:rsidRPr="00FC73A4">
        <w:t>.</w:t>
      </w:r>
      <w:r>
        <w:t>3</w:t>
      </w:r>
      <w:r w:rsidRPr="00FC73A4">
        <w:t>0 до 13.</w:t>
      </w:r>
      <w:r>
        <w:t>00</w:t>
      </w:r>
      <w:r w:rsidRPr="00FC73A4">
        <w:t xml:space="preserve">. Ответственный за прием документов – </w:t>
      </w:r>
      <w:r w:rsidR="002D3CF4">
        <w:t xml:space="preserve">заместитель начальника </w:t>
      </w:r>
      <w:r>
        <w:t xml:space="preserve">отдела общего обеспечения </w:t>
      </w:r>
      <w:r w:rsidR="00BB6E8F">
        <w:t>Муравьева Нина</w:t>
      </w:r>
      <w:r w:rsidR="002D3CF4">
        <w:t xml:space="preserve"> Александровна</w:t>
      </w:r>
      <w:r w:rsidRPr="00FC73A4">
        <w:t>.</w:t>
      </w:r>
    </w:p>
    <w:p w:rsidR="008438AB" w:rsidRPr="00FC73A4" w:rsidRDefault="008438AB" w:rsidP="008438AB">
      <w:pPr>
        <w:autoSpaceDE w:val="0"/>
        <w:autoSpaceDN w:val="0"/>
        <w:adjustRightInd w:val="0"/>
        <w:ind w:firstLine="720"/>
        <w:jc w:val="both"/>
      </w:pPr>
      <w:r w:rsidRPr="00FC73A4">
        <w:t>Контактные телефоны: (879</w:t>
      </w:r>
      <w:r>
        <w:t>34</w:t>
      </w:r>
      <w:r w:rsidRPr="00FC73A4">
        <w:t xml:space="preserve">) </w:t>
      </w:r>
      <w:r>
        <w:t>6-45-12</w:t>
      </w:r>
      <w:r w:rsidRPr="00FC73A4">
        <w:t>, (внутр. 8</w:t>
      </w:r>
      <w:r>
        <w:t>(</w:t>
      </w:r>
      <w:r w:rsidRPr="00FC73A4">
        <w:t>26)-</w:t>
      </w:r>
      <w:r>
        <w:t>2</w:t>
      </w:r>
      <w:r w:rsidRPr="00FC73A4">
        <w:t>40</w:t>
      </w:r>
      <w:r w:rsidR="002D3CF4">
        <w:t>0</w:t>
      </w:r>
      <w:r w:rsidRPr="00FC73A4">
        <w:t>).</w:t>
      </w:r>
    </w:p>
    <w:bookmarkEnd w:id="4"/>
    <w:p w:rsidR="00D97FF1" w:rsidRDefault="00D97FF1" w:rsidP="00D97FF1">
      <w:pPr>
        <w:autoSpaceDE w:val="0"/>
        <w:autoSpaceDN w:val="0"/>
        <w:adjustRightInd w:val="0"/>
        <w:ind w:firstLine="708"/>
        <w:jc w:val="both"/>
      </w:pPr>
      <w:r w:rsidRPr="00F71F9F"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F71F9F">
        <w:rPr>
          <w:color w:val="000000"/>
        </w:rPr>
        <w:t xml:space="preserve">), в соответствии с Правилами </w:t>
      </w:r>
      <w:r w:rsidRPr="00F71F9F">
        <w:t>представления документов в электронном виде, утвержденными Постановлением Правительства РФ от 05.03.2018 N 227.</w:t>
      </w:r>
    </w:p>
    <w:p w:rsidR="00D97FF1" w:rsidRPr="00F71F9F" w:rsidRDefault="00D97FF1" w:rsidP="00D97FF1">
      <w:pPr>
        <w:autoSpaceDE w:val="0"/>
        <w:autoSpaceDN w:val="0"/>
        <w:adjustRightInd w:val="0"/>
        <w:ind w:firstLine="708"/>
        <w:jc w:val="both"/>
      </w:pPr>
      <w:r w:rsidRPr="00D61341">
        <w:rPr>
          <w:b/>
          <w:sz w:val="26"/>
          <w:szCs w:val="26"/>
        </w:rPr>
        <w:t>В случае предоставления документов в государственный орган лично</w:t>
      </w:r>
      <w:r>
        <w:rPr>
          <w:b/>
          <w:sz w:val="26"/>
          <w:szCs w:val="26"/>
        </w:rPr>
        <w:t>,</w:t>
      </w:r>
      <w:r w:rsidRPr="00D61341">
        <w:rPr>
          <w:b/>
          <w:sz w:val="26"/>
          <w:szCs w:val="26"/>
        </w:rPr>
        <w:t xml:space="preserve"> необходимо использовать средства индивидуальной защиты органов дыхания - медицинских масок (одноразовых, многоразовых), защитных масок для лица, респираторов или иных заменяющих их текстильных изделий, обеспечивающих индивидуальную защиту органов дыхания, а также перчаток.</w:t>
      </w:r>
    </w:p>
    <w:p w:rsidR="00D97FF1" w:rsidRPr="00921E2D" w:rsidRDefault="00D97FF1" w:rsidP="00D97FF1">
      <w:pPr>
        <w:ind w:right="-2" w:firstLine="709"/>
        <w:jc w:val="both"/>
      </w:pPr>
      <w:bookmarkStart w:id="6" w:name="sub_1026"/>
      <w:r w:rsidRPr="00F71F9F"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D97FF1" w:rsidRPr="00F71F9F" w:rsidRDefault="00D97FF1" w:rsidP="00D97FF1">
      <w:pPr>
        <w:ind w:right="-2" w:firstLine="709"/>
        <w:jc w:val="both"/>
      </w:pPr>
      <w:r w:rsidRPr="00F71F9F"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D97FF1" w:rsidRPr="00F71F9F" w:rsidRDefault="00D97FF1" w:rsidP="00D97FF1">
      <w:pPr>
        <w:autoSpaceDE w:val="0"/>
        <w:autoSpaceDN w:val="0"/>
        <w:adjustRightInd w:val="0"/>
        <w:ind w:firstLine="708"/>
        <w:jc w:val="both"/>
      </w:pPr>
      <w:bookmarkStart w:id="7" w:name="sub_1025"/>
      <w:r w:rsidRPr="00F71F9F"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D97FF1" w:rsidRPr="00F71F9F" w:rsidRDefault="00D97FF1" w:rsidP="00D97FF1">
      <w:pPr>
        <w:ind w:right="-2" w:firstLine="709"/>
        <w:jc w:val="both"/>
      </w:pPr>
      <w:r w:rsidRPr="00F71F9F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bookmarkEnd w:id="6"/>
    <w:p w:rsidR="008438AB" w:rsidRDefault="008438AB" w:rsidP="008438AB">
      <w:pPr>
        <w:ind w:right="-2" w:firstLine="720"/>
        <w:jc w:val="both"/>
      </w:pPr>
      <w:r w:rsidRPr="00FC73A4">
        <w:t xml:space="preserve">Конкурс на замещение вакантных должностей государственной гражданской службы </w:t>
      </w:r>
      <w:r w:rsidRPr="00F058E7">
        <w:rPr>
          <w:b/>
          <w:color w:val="000000"/>
        </w:rPr>
        <w:t xml:space="preserve">планируется </w:t>
      </w:r>
      <w:r w:rsidRPr="00FC73A4">
        <w:rPr>
          <w:b/>
          <w:color w:val="000000"/>
        </w:rPr>
        <w:t xml:space="preserve">провести </w:t>
      </w:r>
      <w:r w:rsidR="002820F5">
        <w:rPr>
          <w:b/>
          <w:color w:val="000000"/>
        </w:rPr>
        <w:t>25.12</w:t>
      </w:r>
      <w:r w:rsidR="00BB6E8F">
        <w:rPr>
          <w:b/>
          <w:color w:val="000000"/>
        </w:rPr>
        <w:t>.2020</w:t>
      </w:r>
      <w:r>
        <w:rPr>
          <w:b/>
          <w:color w:val="000000"/>
        </w:rPr>
        <w:t xml:space="preserve">  </w:t>
      </w:r>
      <w:r w:rsidRPr="00FC73A4">
        <w:t>по адресу: </w:t>
      </w:r>
      <w:r>
        <w:t>Ставропольский край, г. Ессентуки</w:t>
      </w:r>
      <w:r w:rsidRPr="00FC73A4">
        <w:t>, ул. </w:t>
      </w:r>
      <w:r>
        <w:t>Ленина,</w:t>
      </w:r>
      <w:r w:rsidRPr="00FC73A4">
        <w:t> 3</w:t>
      </w:r>
      <w:r>
        <w:t>, кабинет 4</w:t>
      </w:r>
      <w:r w:rsidR="00A20191">
        <w:t>1</w:t>
      </w:r>
      <w:r>
        <w:t>.</w:t>
      </w:r>
    </w:p>
    <w:p w:rsidR="00DB7B1E" w:rsidRDefault="00DB7B1E" w:rsidP="008438AB">
      <w:pPr>
        <w:ind w:right="-2" w:firstLine="720"/>
        <w:jc w:val="both"/>
      </w:pPr>
    </w:p>
    <w:p w:rsidR="00D97FF1" w:rsidRPr="00F71F9F" w:rsidRDefault="00D97FF1" w:rsidP="00D97FF1">
      <w:pPr>
        <w:ind w:right="-2" w:firstLine="709"/>
        <w:jc w:val="both"/>
      </w:pPr>
      <w:r w:rsidRPr="00F71F9F">
        <w:lastRenderedPageBreak/>
        <w:t xml:space="preserve">Приложение: </w:t>
      </w:r>
    </w:p>
    <w:p w:rsidR="00D97FF1" w:rsidRPr="00F71F9F" w:rsidRDefault="00D97FF1" w:rsidP="00D97FF1">
      <w:pPr>
        <w:numPr>
          <w:ilvl w:val="0"/>
          <w:numId w:val="1"/>
        </w:numPr>
        <w:ind w:left="0" w:right="-2" w:firstLine="709"/>
        <w:jc w:val="both"/>
      </w:pPr>
      <w:r w:rsidRPr="00F71F9F"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D97FF1" w:rsidRPr="00F71F9F" w:rsidRDefault="00D97FF1" w:rsidP="00D97FF1">
      <w:pPr>
        <w:numPr>
          <w:ilvl w:val="0"/>
          <w:numId w:val="1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Анкета.</w:t>
      </w:r>
    </w:p>
    <w:p w:rsidR="00D97FF1" w:rsidRDefault="00D97FF1" w:rsidP="00D97FF1">
      <w:pPr>
        <w:numPr>
          <w:ilvl w:val="0"/>
          <w:numId w:val="1"/>
        </w:numPr>
        <w:ind w:left="0" w:right="-2" w:firstLine="709"/>
        <w:jc w:val="both"/>
      </w:pPr>
      <w:r w:rsidRPr="00F71F9F">
        <w:rPr>
          <w:color w:val="000000"/>
        </w:rPr>
        <w:t>Образец заполнения анкеты.</w:t>
      </w:r>
    </w:p>
    <w:p w:rsidR="00D97FF1" w:rsidRPr="00F71F9F" w:rsidRDefault="00D97FF1" w:rsidP="00D97FF1">
      <w:pPr>
        <w:numPr>
          <w:ilvl w:val="0"/>
          <w:numId w:val="1"/>
        </w:numPr>
        <w:ind w:left="0" w:right="-2" w:firstLine="709"/>
        <w:jc w:val="both"/>
      </w:pPr>
      <w:r w:rsidRPr="00F71F9F">
        <w:t>Согласие на обработку персональных данных.</w:t>
      </w:r>
    </w:p>
    <w:p w:rsidR="00D97FF1" w:rsidRPr="00F71F9F" w:rsidRDefault="00D97FF1" w:rsidP="00D97FF1">
      <w:pPr>
        <w:numPr>
          <w:ilvl w:val="0"/>
          <w:numId w:val="1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Проект служебного контракта.</w:t>
      </w:r>
    </w:p>
    <w:p w:rsidR="00D97FF1" w:rsidRPr="00F71F9F" w:rsidRDefault="00D97FF1" w:rsidP="00D97FF1">
      <w:pPr>
        <w:numPr>
          <w:ilvl w:val="0"/>
          <w:numId w:val="1"/>
        </w:numPr>
        <w:ind w:left="0"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Проект</w:t>
      </w:r>
      <w:r>
        <w:rPr>
          <w:color w:val="000000" w:themeColor="text1"/>
        </w:rPr>
        <w:t>ы</w:t>
      </w:r>
      <w:r w:rsidRPr="00F71F9F">
        <w:rPr>
          <w:color w:val="000000" w:themeColor="text1"/>
        </w:rPr>
        <w:t xml:space="preserve"> должностн</w:t>
      </w:r>
      <w:r>
        <w:rPr>
          <w:color w:val="000000" w:themeColor="text1"/>
        </w:rPr>
        <w:t>ых</w:t>
      </w:r>
      <w:r w:rsidRPr="00F71F9F">
        <w:rPr>
          <w:color w:val="000000" w:themeColor="text1"/>
        </w:rPr>
        <w:t xml:space="preserve"> регламент</w:t>
      </w:r>
      <w:r>
        <w:rPr>
          <w:color w:val="000000" w:themeColor="text1"/>
        </w:rPr>
        <w:t>ов</w:t>
      </w:r>
      <w:r w:rsidRPr="00F71F9F">
        <w:rPr>
          <w:color w:val="000000" w:themeColor="text1"/>
        </w:rPr>
        <w:t>.</w:t>
      </w:r>
    </w:p>
    <w:p w:rsidR="00D97FF1" w:rsidRPr="00F71F9F" w:rsidRDefault="00D97FF1" w:rsidP="00D97FF1">
      <w:pPr>
        <w:ind w:right="-2" w:firstLine="709"/>
        <w:jc w:val="both"/>
      </w:pPr>
      <w:r w:rsidRPr="00F71F9F">
        <w:t xml:space="preserve">                                                                    </w:t>
      </w:r>
    </w:p>
    <w:p w:rsidR="00D97FF1" w:rsidRPr="00F71F9F" w:rsidRDefault="00D97FF1" w:rsidP="00D97FF1">
      <w:pPr>
        <w:ind w:right="-2" w:firstLine="709"/>
        <w:jc w:val="both"/>
      </w:pPr>
      <w:r w:rsidRPr="00F71F9F">
        <w:t xml:space="preserve">Кандидатам, участвующим в конкурсе рекомендуем пройти предварительный квалификационный тест вне рамок конкурса </w:t>
      </w:r>
      <w:r>
        <w:t xml:space="preserve">для самостоятельной оценки своего  профессионального уровня, который прикреплен к данному объявлению, размещенному в ФГИС ЕИСУКС и тест для самопроверки </w:t>
      </w:r>
      <w:r w:rsidRPr="00F71F9F">
        <w:t>на соответствие базовым квалификационным требованиям к знаниям и навыкам, подготовленным Минтрудом России и размещенным на Ф</w:t>
      </w:r>
      <w:r>
        <w:t>Г</w:t>
      </w:r>
      <w:r w:rsidRPr="00F71F9F">
        <w:t>ИС ЕИСУКС (на главной странице сайта http://gossluzhba.gov.ru  в разделе «</w:t>
      </w:r>
      <w:r>
        <w:t>Профессиональное развитие</w:t>
      </w:r>
      <w:r w:rsidRPr="00F71F9F">
        <w:t>» // «</w:t>
      </w:r>
      <w:r>
        <w:t>Самообразование</w:t>
      </w:r>
      <w:r w:rsidRPr="00F71F9F">
        <w:t>»</w:t>
      </w:r>
      <w:r>
        <w:t xml:space="preserve"> // «Самооценка» // «Тест для самопроверки»</w:t>
      </w:r>
      <w:r w:rsidRPr="00F71F9F">
        <w:t>).</w:t>
      </w:r>
    </w:p>
    <w:p w:rsidR="00D97FF1" w:rsidRPr="00F71F9F" w:rsidRDefault="00D97FF1" w:rsidP="00D97FF1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jc w:val="center"/>
      </w:pPr>
    </w:p>
    <w:p w:rsidR="009D3187" w:rsidRPr="004A69A8" w:rsidRDefault="009D3187" w:rsidP="00D97FF1">
      <w:pPr>
        <w:ind w:right="-2" w:firstLine="709"/>
        <w:jc w:val="both"/>
        <w:rPr>
          <w:color w:val="FF0000"/>
          <w:sz w:val="22"/>
          <w:szCs w:val="25"/>
        </w:rPr>
      </w:pPr>
    </w:p>
    <w:sectPr w:rsidR="009D3187" w:rsidRPr="004A69A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Page"/>
      </w:footnotePr>
      <w:pgSz w:w="11906" w:h="16838" w:code="9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17D" w:rsidRDefault="008C217D">
      <w:r>
        <w:separator/>
      </w:r>
    </w:p>
  </w:endnote>
  <w:endnote w:type="continuationSeparator" w:id="0">
    <w:p w:rsidR="008C217D" w:rsidRDefault="008C2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282" w:rsidRDefault="0004128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282" w:rsidRDefault="00041282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282" w:rsidRDefault="0004128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17D" w:rsidRDefault="008C217D">
      <w:r>
        <w:separator/>
      </w:r>
    </w:p>
  </w:footnote>
  <w:footnote w:type="continuationSeparator" w:id="0">
    <w:p w:rsidR="008C217D" w:rsidRDefault="008C21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B01" w:rsidRDefault="001A6B01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68</w:t>
    </w:r>
    <w:r>
      <w:rPr>
        <w:rStyle w:val="a9"/>
      </w:rPr>
      <w:fldChar w:fldCharType="end"/>
    </w:r>
  </w:p>
  <w:p w:rsidR="001A6B01" w:rsidRDefault="001A6B0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74B" w:rsidRDefault="0074474B" w:rsidP="009D3187">
    <w:pPr>
      <w:pStyle w:val="a7"/>
      <w:tabs>
        <w:tab w:val="clear" w:pos="4677"/>
        <w:tab w:val="clear" w:pos="9355"/>
        <w:tab w:val="left" w:pos="7065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282" w:rsidRDefault="0004128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  <w:rPr>
        <w:rFonts w:cs="Times New Roman"/>
      </w:rPr>
    </w:lvl>
  </w:abstractNum>
  <w:abstractNum w:abstractNumId="1">
    <w:nsid w:val="5A776014"/>
    <w:multiLevelType w:val="hybridMultilevel"/>
    <w:tmpl w:val="679EA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720"/>
    <w:rsid w:val="0001302A"/>
    <w:rsid w:val="000316B9"/>
    <w:rsid w:val="00041282"/>
    <w:rsid w:val="000817D5"/>
    <w:rsid w:val="000A3E8A"/>
    <w:rsid w:val="000A68C0"/>
    <w:rsid w:val="000B100A"/>
    <w:rsid w:val="000D649D"/>
    <w:rsid w:val="00107E52"/>
    <w:rsid w:val="00107E7C"/>
    <w:rsid w:val="00112D2F"/>
    <w:rsid w:val="001146CD"/>
    <w:rsid w:val="00122B57"/>
    <w:rsid w:val="0015631D"/>
    <w:rsid w:val="00193CAF"/>
    <w:rsid w:val="00194C36"/>
    <w:rsid w:val="0019506A"/>
    <w:rsid w:val="001A1FFF"/>
    <w:rsid w:val="001A26D9"/>
    <w:rsid w:val="001A4307"/>
    <w:rsid w:val="001A6B01"/>
    <w:rsid w:val="001C59C8"/>
    <w:rsid w:val="001D09D8"/>
    <w:rsid w:val="0021032D"/>
    <w:rsid w:val="002326C9"/>
    <w:rsid w:val="00245565"/>
    <w:rsid w:val="00251F1C"/>
    <w:rsid w:val="002820F5"/>
    <w:rsid w:val="002A5F4E"/>
    <w:rsid w:val="002D3CF4"/>
    <w:rsid w:val="002F09ED"/>
    <w:rsid w:val="002F78CD"/>
    <w:rsid w:val="003231E1"/>
    <w:rsid w:val="0034403E"/>
    <w:rsid w:val="00362E49"/>
    <w:rsid w:val="003639CF"/>
    <w:rsid w:val="00372A01"/>
    <w:rsid w:val="003747C7"/>
    <w:rsid w:val="003B1F28"/>
    <w:rsid w:val="003B7412"/>
    <w:rsid w:val="003C0396"/>
    <w:rsid w:val="003C48A7"/>
    <w:rsid w:val="003C7F10"/>
    <w:rsid w:val="003E0B24"/>
    <w:rsid w:val="003E4B5B"/>
    <w:rsid w:val="003F01DD"/>
    <w:rsid w:val="0040786B"/>
    <w:rsid w:val="004103D0"/>
    <w:rsid w:val="004313DD"/>
    <w:rsid w:val="00440BB8"/>
    <w:rsid w:val="00477FBC"/>
    <w:rsid w:val="004F65E9"/>
    <w:rsid w:val="005004B6"/>
    <w:rsid w:val="00535170"/>
    <w:rsid w:val="005448BF"/>
    <w:rsid w:val="00553DD3"/>
    <w:rsid w:val="00556152"/>
    <w:rsid w:val="005B7DA0"/>
    <w:rsid w:val="005B7ECF"/>
    <w:rsid w:val="005C24BB"/>
    <w:rsid w:val="005D2F39"/>
    <w:rsid w:val="005E5BA7"/>
    <w:rsid w:val="00615EC0"/>
    <w:rsid w:val="006409A5"/>
    <w:rsid w:val="006A2502"/>
    <w:rsid w:val="006A3473"/>
    <w:rsid w:val="006D07DB"/>
    <w:rsid w:val="006F58D4"/>
    <w:rsid w:val="00715B90"/>
    <w:rsid w:val="0073041B"/>
    <w:rsid w:val="0074474B"/>
    <w:rsid w:val="00760C36"/>
    <w:rsid w:val="00767583"/>
    <w:rsid w:val="007A5DAD"/>
    <w:rsid w:val="007B236E"/>
    <w:rsid w:val="007C738D"/>
    <w:rsid w:val="007E4FE0"/>
    <w:rsid w:val="007F00A4"/>
    <w:rsid w:val="007F3399"/>
    <w:rsid w:val="007F362C"/>
    <w:rsid w:val="007F7713"/>
    <w:rsid w:val="00826CFC"/>
    <w:rsid w:val="00830F30"/>
    <w:rsid w:val="00833F22"/>
    <w:rsid w:val="0084065D"/>
    <w:rsid w:val="008438AB"/>
    <w:rsid w:val="00852A85"/>
    <w:rsid w:val="008577DB"/>
    <w:rsid w:val="00877395"/>
    <w:rsid w:val="008C217D"/>
    <w:rsid w:val="008E3F05"/>
    <w:rsid w:val="008F6720"/>
    <w:rsid w:val="0090108E"/>
    <w:rsid w:val="009154EC"/>
    <w:rsid w:val="00923391"/>
    <w:rsid w:val="00946285"/>
    <w:rsid w:val="009547B2"/>
    <w:rsid w:val="0095678D"/>
    <w:rsid w:val="009863F0"/>
    <w:rsid w:val="009959CA"/>
    <w:rsid w:val="00995C03"/>
    <w:rsid w:val="009A5248"/>
    <w:rsid w:val="009B3CCB"/>
    <w:rsid w:val="009D3187"/>
    <w:rsid w:val="009D575F"/>
    <w:rsid w:val="009E413C"/>
    <w:rsid w:val="009E43C6"/>
    <w:rsid w:val="00A00330"/>
    <w:rsid w:val="00A12E1B"/>
    <w:rsid w:val="00A20191"/>
    <w:rsid w:val="00A26267"/>
    <w:rsid w:val="00A273D1"/>
    <w:rsid w:val="00A34020"/>
    <w:rsid w:val="00A40D34"/>
    <w:rsid w:val="00AA094B"/>
    <w:rsid w:val="00AA5763"/>
    <w:rsid w:val="00AB0203"/>
    <w:rsid w:val="00AC6C3D"/>
    <w:rsid w:val="00AC7F58"/>
    <w:rsid w:val="00AD0F24"/>
    <w:rsid w:val="00AE17BB"/>
    <w:rsid w:val="00B05BED"/>
    <w:rsid w:val="00B11432"/>
    <w:rsid w:val="00B12E0E"/>
    <w:rsid w:val="00B71EA2"/>
    <w:rsid w:val="00B7457E"/>
    <w:rsid w:val="00BB0F51"/>
    <w:rsid w:val="00BB6E8F"/>
    <w:rsid w:val="00BC31A2"/>
    <w:rsid w:val="00BC72AD"/>
    <w:rsid w:val="00BE3B4B"/>
    <w:rsid w:val="00C009A2"/>
    <w:rsid w:val="00C0450D"/>
    <w:rsid w:val="00C44B5B"/>
    <w:rsid w:val="00C606AA"/>
    <w:rsid w:val="00C85BB8"/>
    <w:rsid w:val="00CA4F11"/>
    <w:rsid w:val="00CD2D73"/>
    <w:rsid w:val="00CD2F0D"/>
    <w:rsid w:val="00CD4ADD"/>
    <w:rsid w:val="00CF0AB1"/>
    <w:rsid w:val="00D103CE"/>
    <w:rsid w:val="00D12FA5"/>
    <w:rsid w:val="00D225AC"/>
    <w:rsid w:val="00D96A15"/>
    <w:rsid w:val="00D97FF1"/>
    <w:rsid w:val="00DB7B1E"/>
    <w:rsid w:val="00DC3E6A"/>
    <w:rsid w:val="00E042DB"/>
    <w:rsid w:val="00E26177"/>
    <w:rsid w:val="00E353E1"/>
    <w:rsid w:val="00E35DF3"/>
    <w:rsid w:val="00E4793C"/>
    <w:rsid w:val="00E62B11"/>
    <w:rsid w:val="00E85FBE"/>
    <w:rsid w:val="00E9760F"/>
    <w:rsid w:val="00EA7A94"/>
    <w:rsid w:val="00EC0D2C"/>
    <w:rsid w:val="00ED6C26"/>
    <w:rsid w:val="00EF1AA2"/>
    <w:rsid w:val="00F4280C"/>
    <w:rsid w:val="00F43B14"/>
    <w:rsid w:val="00F556C6"/>
    <w:rsid w:val="00F65D25"/>
    <w:rsid w:val="00F66F74"/>
    <w:rsid w:val="00F77E3A"/>
    <w:rsid w:val="00F90C30"/>
    <w:rsid w:val="00F95B99"/>
    <w:rsid w:val="00FB0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Pr>
      <w:bCs/>
      <w:sz w:val="20"/>
      <w:szCs w:val="20"/>
    </w:rPr>
  </w:style>
  <w:style w:type="character" w:styleId="a6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styleId="aa">
    <w:name w:val="footer"/>
    <w:basedOn w:val="a"/>
    <w:link w:val="ab"/>
    <w:uiPriority w:val="99"/>
    <w:pPr>
      <w:tabs>
        <w:tab w:val="center" w:pos="4677"/>
        <w:tab w:val="right" w:pos="9355"/>
      </w:tabs>
    </w:pPr>
  </w:style>
  <w:style w:type="paragraph" w:styleId="ac">
    <w:name w:val="endnote text"/>
    <w:basedOn w:val="a"/>
    <w:semiHidden/>
    <w:rPr>
      <w:rFonts w:ascii="Arial" w:hAnsi="Arial"/>
      <w:sz w:val="20"/>
      <w:szCs w:val="20"/>
    </w:rPr>
  </w:style>
  <w:style w:type="character" w:styleId="ad">
    <w:name w:val="Hyperlink"/>
    <w:basedOn w:val="a0"/>
    <w:rPr>
      <w:color w:val="0000FF"/>
      <w:u w:val="single"/>
    </w:rPr>
  </w:style>
  <w:style w:type="character" w:styleId="ae">
    <w:name w:val="FollowedHyperlink"/>
    <w:basedOn w:val="a0"/>
    <w:rPr>
      <w:color w:val="800080"/>
      <w:u w:val="single"/>
    </w:rPr>
  </w:style>
  <w:style w:type="paragraph" w:styleId="af">
    <w:name w:val="Normal (Web)"/>
    <w:basedOn w:val="a"/>
    <w:pPr>
      <w:spacing w:before="100" w:beforeAutospacing="1" w:after="100" w:afterAutospacing="1"/>
    </w:pPr>
  </w:style>
  <w:style w:type="paragraph" w:styleId="af0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1">
    <w:name w:val="Normal Indent"/>
    <w:basedOn w:val="a"/>
    <w:pPr>
      <w:ind w:left="708"/>
    </w:pPr>
  </w:style>
  <w:style w:type="paragraph" w:styleId="af2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3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B12E0E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character" w:styleId="af4">
    <w:name w:val="Strong"/>
    <w:qFormat/>
    <w:rsid w:val="006409A5"/>
    <w:rPr>
      <w:b/>
      <w:bCs/>
    </w:rPr>
  </w:style>
  <w:style w:type="paragraph" w:customStyle="1" w:styleId="40">
    <w:name w:val="Строка4ИФНС"/>
    <w:basedOn w:val="a"/>
    <w:next w:val="a"/>
    <w:rsid w:val="00B12E0E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B12E0E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B12E0E"/>
    <w:pPr>
      <w:spacing w:after="280"/>
      <w:jc w:val="center"/>
    </w:pPr>
    <w:rPr>
      <w:sz w:val="18"/>
    </w:rPr>
  </w:style>
  <w:style w:type="paragraph" w:customStyle="1" w:styleId="ConsNonformat">
    <w:name w:val="ConsNonformat"/>
    <w:rsid w:val="006409A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5">
    <w:name w:val="Balloon Text"/>
    <w:basedOn w:val="a"/>
    <w:link w:val="af6"/>
    <w:rsid w:val="006409A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6409A5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link w:val="a7"/>
    <w:uiPriority w:val="99"/>
    <w:rsid w:val="0074474B"/>
    <w:rPr>
      <w:sz w:val="24"/>
      <w:szCs w:val="24"/>
    </w:rPr>
  </w:style>
  <w:style w:type="paragraph" w:styleId="af7">
    <w:name w:val="List Paragraph"/>
    <w:basedOn w:val="a"/>
    <w:uiPriority w:val="34"/>
    <w:qFormat/>
    <w:rsid w:val="003639CF"/>
    <w:pPr>
      <w:ind w:left="720"/>
      <w:contextualSpacing/>
    </w:pPr>
  </w:style>
  <w:style w:type="character" w:customStyle="1" w:styleId="ab">
    <w:name w:val="Нижний колонтитул Знак"/>
    <w:basedOn w:val="a0"/>
    <w:link w:val="aa"/>
    <w:uiPriority w:val="99"/>
    <w:rsid w:val="00AC6C3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Pr>
      <w:bCs/>
      <w:sz w:val="20"/>
      <w:szCs w:val="20"/>
    </w:rPr>
  </w:style>
  <w:style w:type="character" w:styleId="a6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styleId="aa">
    <w:name w:val="footer"/>
    <w:basedOn w:val="a"/>
    <w:link w:val="ab"/>
    <w:uiPriority w:val="99"/>
    <w:pPr>
      <w:tabs>
        <w:tab w:val="center" w:pos="4677"/>
        <w:tab w:val="right" w:pos="9355"/>
      </w:tabs>
    </w:pPr>
  </w:style>
  <w:style w:type="paragraph" w:styleId="ac">
    <w:name w:val="endnote text"/>
    <w:basedOn w:val="a"/>
    <w:semiHidden/>
    <w:rPr>
      <w:rFonts w:ascii="Arial" w:hAnsi="Arial"/>
      <w:sz w:val="20"/>
      <w:szCs w:val="20"/>
    </w:rPr>
  </w:style>
  <w:style w:type="character" w:styleId="ad">
    <w:name w:val="Hyperlink"/>
    <w:basedOn w:val="a0"/>
    <w:rPr>
      <w:color w:val="0000FF"/>
      <w:u w:val="single"/>
    </w:rPr>
  </w:style>
  <w:style w:type="character" w:styleId="ae">
    <w:name w:val="FollowedHyperlink"/>
    <w:basedOn w:val="a0"/>
    <w:rPr>
      <w:color w:val="800080"/>
      <w:u w:val="single"/>
    </w:rPr>
  </w:style>
  <w:style w:type="paragraph" w:styleId="af">
    <w:name w:val="Normal (Web)"/>
    <w:basedOn w:val="a"/>
    <w:pPr>
      <w:spacing w:before="100" w:beforeAutospacing="1" w:after="100" w:afterAutospacing="1"/>
    </w:pPr>
  </w:style>
  <w:style w:type="paragraph" w:styleId="af0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1">
    <w:name w:val="Normal Indent"/>
    <w:basedOn w:val="a"/>
    <w:pPr>
      <w:ind w:left="708"/>
    </w:pPr>
  </w:style>
  <w:style w:type="paragraph" w:styleId="af2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3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B12E0E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character" w:styleId="af4">
    <w:name w:val="Strong"/>
    <w:qFormat/>
    <w:rsid w:val="006409A5"/>
    <w:rPr>
      <w:b/>
      <w:bCs/>
    </w:rPr>
  </w:style>
  <w:style w:type="paragraph" w:customStyle="1" w:styleId="40">
    <w:name w:val="Строка4ИФНС"/>
    <w:basedOn w:val="a"/>
    <w:next w:val="a"/>
    <w:rsid w:val="00B12E0E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B12E0E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B12E0E"/>
    <w:pPr>
      <w:spacing w:after="280"/>
      <w:jc w:val="center"/>
    </w:pPr>
    <w:rPr>
      <w:sz w:val="18"/>
    </w:rPr>
  </w:style>
  <w:style w:type="paragraph" w:customStyle="1" w:styleId="ConsNonformat">
    <w:name w:val="ConsNonformat"/>
    <w:rsid w:val="006409A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5">
    <w:name w:val="Balloon Text"/>
    <w:basedOn w:val="a"/>
    <w:link w:val="af6"/>
    <w:rsid w:val="006409A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6409A5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link w:val="a7"/>
    <w:uiPriority w:val="99"/>
    <w:rsid w:val="0074474B"/>
    <w:rPr>
      <w:sz w:val="24"/>
      <w:szCs w:val="24"/>
    </w:rPr>
  </w:style>
  <w:style w:type="paragraph" w:styleId="af7">
    <w:name w:val="List Paragraph"/>
    <w:basedOn w:val="a"/>
    <w:uiPriority w:val="34"/>
    <w:qFormat/>
    <w:rsid w:val="003639CF"/>
    <w:pPr>
      <w:ind w:left="720"/>
      <w:contextualSpacing/>
    </w:pPr>
  </w:style>
  <w:style w:type="character" w:customStyle="1" w:styleId="ab">
    <w:name w:val="Нижний колонтитул Знак"/>
    <w:basedOn w:val="a0"/>
    <w:link w:val="aa"/>
    <w:uiPriority w:val="99"/>
    <w:rsid w:val="00AC6C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0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dks18\REPORT\KADRY\ORDERS_NG2\FORM-OF61_NG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F7C53-A9AB-4348-988F-08DBFA332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FORM-OF61_NG2</Template>
  <TotalTime>21</TotalTime>
  <Pages>6</Pages>
  <Words>2495</Words>
  <Characters>14225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16687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Волгина Елена Викторовна</dc:creator>
  <cp:lastModifiedBy>Муравьева Нина Александровна</cp:lastModifiedBy>
  <cp:revision>15</cp:revision>
  <cp:lastPrinted>2020-03-11T12:13:00Z</cp:lastPrinted>
  <dcterms:created xsi:type="dcterms:W3CDTF">2020-11-12T08:39:00Z</dcterms:created>
  <dcterms:modified xsi:type="dcterms:W3CDTF">2020-11-12T12:50:00Z</dcterms:modified>
</cp:coreProperties>
</file>